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DB330" w14:textId="77777777" w:rsidR="00405098" w:rsidRDefault="00405098">
      <w:pPr>
        <w:spacing w:line="1" w:lineRule="exact"/>
        <w:sectPr w:rsidR="00405098" w:rsidSect="001B3301">
          <w:headerReference w:type="default" r:id="rId11"/>
          <w:footerReference w:type="default" r:id="rId12"/>
          <w:type w:val="continuous"/>
          <w:pgSz w:w="11905" w:h="16837"/>
          <w:pgMar w:top="4082" w:right="1531" w:bottom="1134" w:left="2665" w:header="709" w:footer="709" w:gutter="0"/>
          <w:cols w:space="708"/>
        </w:sectPr>
      </w:pPr>
    </w:p>
    <w:p w14:paraId="06C011AE" w14:textId="77777777" w:rsidR="00405098" w:rsidRDefault="00D257EF">
      <w:pPr>
        <w:pStyle w:val="RapportTitel"/>
      </w:pPr>
      <w:r>
        <w:t>Basisovereenkomst</w:t>
      </w:r>
    </w:p>
    <w:tbl>
      <w:tblPr>
        <w:tblW w:w="5675" w:type="dxa"/>
        <w:tblInd w:w="8" w:type="dxa"/>
        <w:tblLayout w:type="fixed"/>
        <w:tblCellMar>
          <w:left w:w="0" w:type="dxa"/>
          <w:right w:w="0" w:type="dxa"/>
        </w:tblCellMar>
        <w:tblLook w:val="0000" w:firstRow="0" w:lastRow="0" w:firstColumn="0" w:lastColumn="0" w:noHBand="0" w:noVBand="0"/>
      </w:tblPr>
      <w:tblGrid>
        <w:gridCol w:w="5675"/>
      </w:tblGrid>
      <w:tr w:rsidR="009A7020" w14:paraId="50578D5D" w14:textId="77777777" w:rsidTr="00D257EF">
        <w:tc>
          <w:tcPr>
            <w:tcW w:w="5675" w:type="dxa"/>
          </w:tcPr>
          <w:p w14:paraId="03E70280" w14:textId="77777777" w:rsidR="009A7020" w:rsidRDefault="009A7020" w:rsidP="00D257EF">
            <w:pPr>
              <w:pStyle w:val="titel"/>
            </w:pPr>
          </w:p>
        </w:tc>
      </w:tr>
      <w:tr w:rsidR="009A7020" w14:paraId="5AA8ED7B" w14:textId="77777777" w:rsidTr="00D257EF">
        <w:tc>
          <w:tcPr>
            <w:tcW w:w="5675" w:type="dxa"/>
          </w:tcPr>
          <w:p w14:paraId="49D710B6" w14:textId="77777777" w:rsidR="009A7020" w:rsidRDefault="009A7020" w:rsidP="00D257EF">
            <w:pPr>
              <w:pStyle w:val="broodtekst"/>
            </w:pPr>
            <w:r>
              <w:t>Beschrijving van het Werk</w:t>
            </w:r>
          </w:p>
        </w:tc>
      </w:tr>
      <w:tr w:rsidR="009A7020" w14:paraId="57582ED8" w14:textId="77777777" w:rsidTr="00D257EF">
        <w:tc>
          <w:tcPr>
            <w:tcW w:w="5675" w:type="dxa"/>
          </w:tcPr>
          <w:p w14:paraId="1DAB7FF2" w14:textId="0FC2E11C" w:rsidR="009A7020" w:rsidRDefault="00B966B8" w:rsidP="00D257EF">
            <w:pPr>
              <w:pStyle w:val="broodtekst"/>
            </w:pPr>
            <w:r>
              <w:t xml:space="preserve">Geluidswal op palenmatras </w:t>
            </w:r>
            <w:r w:rsidR="003B26DB">
              <w:t>Park Vijfsluizen</w:t>
            </w:r>
          </w:p>
        </w:tc>
      </w:tr>
      <w:tr w:rsidR="009A7020" w14:paraId="3330058B" w14:textId="77777777" w:rsidTr="00D257EF">
        <w:tc>
          <w:tcPr>
            <w:tcW w:w="5675" w:type="dxa"/>
          </w:tcPr>
          <w:p w14:paraId="6D09FCB1" w14:textId="77777777" w:rsidR="009A7020" w:rsidRDefault="009A7020" w:rsidP="00D257EF">
            <w:pPr>
              <w:pStyle w:val="subtitel"/>
            </w:pPr>
          </w:p>
        </w:tc>
      </w:tr>
      <w:tr w:rsidR="009A7020" w14:paraId="51EB81D1" w14:textId="77777777" w:rsidTr="00D257EF">
        <w:tc>
          <w:tcPr>
            <w:tcW w:w="5675" w:type="dxa"/>
          </w:tcPr>
          <w:p w14:paraId="5451670F" w14:textId="0D1B52BF" w:rsidR="009A7020" w:rsidRDefault="009A7020" w:rsidP="00D257EF">
            <w:pPr>
              <w:pStyle w:val="broodtekst"/>
            </w:pPr>
          </w:p>
        </w:tc>
      </w:tr>
    </w:tbl>
    <w:p w14:paraId="52E000D2" w14:textId="77777777" w:rsidR="00405098" w:rsidRDefault="00D257EF">
      <w:r>
        <w:t> </w:t>
      </w:r>
    </w:p>
    <w:p w14:paraId="768C6695" w14:textId="77777777" w:rsidR="00405098" w:rsidRDefault="00D257EF">
      <w:r>
        <w:t> </w:t>
      </w:r>
    </w:p>
    <w:tbl>
      <w:tblPr>
        <w:tblW w:w="7711" w:type="dxa"/>
        <w:tblLayout w:type="fixed"/>
        <w:tblLook w:val="07E0" w:firstRow="1" w:lastRow="1" w:firstColumn="1" w:lastColumn="1" w:noHBand="1" w:noVBand="1"/>
      </w:tblPr>
      <w:tblGrid>
        <w:gridCol w:w="1774"/>
        <w:gridCol w:w="5937"/>
      </w:tblGrid>
      <w:tr w:rsidR="00405098" w14:paraId="08AC057A" w14:textId="77777777">
        <w:tc>
          <w:tcPr>
            <w:tcW w:w="1774" w:type="dxa"/>
          </w:tcPr>
          <w:p w14:paraId="03484A5C" w14:textId="77777777" w:rsidR="00405098" w:rsidRDefault="00D257EF">
            <w:r>
              <w:t>Datum</w:t>
            </w:r>
          </w:p>
        </w:tc>
        <w:sdt>
          <w:sdtPr>
            <w:id w:val="1153567533"/>
            <w:placeholder>
              <w:docPart w:val="CACAC4C7621F4312A4BF18000C7844BF"/>
            </w:placeholder>
            <w:date w:fullDate="2021-10-05T00:00:00Z">
              <w:dateFormat w:val="d MMMM yyyy"/>
              <w:lid w:val="nl-NL"/>
              <w:storeMappedDataAs w:val="dateTime"/>
              <w:calendar w:val="gregorian"/>
            </w:date>
          </w:sdtPr>
          <w:sdtEndPr/>
          <w:sdtContent>
            <w:tc>
              <w:tcPr>
                <w:tcW w:w="5937" w:type="dxa"/>
              </w:tcPr>
              <w:p w14:paraId="07595204" w14:textId="692FD737" w:rsidR="00405098" w:rsidRDefault="00EF2B1D">
                <w:r>
                  <w:t>5 oktober 2021</w:t>
                </w:r>
              </w:p>
            </w:tc>
          </w:sdtContent>
        </w:sdt>
      </w:tr>
      <w:tr w:rsidR="00405098" w14:paraId="31D0CE36" w14:textId="77777777">
        <w:tc>
          <w:tcPr>
            <w:tcW w:w="1774" w:type="dxa"/>
          </w:tcPr>
          <w:p w14:paraId="4A5ACF42" w14:textId="77777777" w:rsidR="00405098" w:rsidRDefault="00D257EF">
            <w:r>
              <w:t>Status</w:t>
            </w:r>
          </w:p>
        </w:tc>
        <w:tc>
          <w:tcPr>
            <w:tcW w:w="5937" w:type="dxa"/>
          </w:tcPr>
          <w:p w14:paraId="18CDFF88" w14:textId="667F6FEB" w:rsidR="00405098" w:rsidRDefault="00A16D54">
            <w:r>
              <w:t>Concept</w:t>
            </w:r>
          </w:p>
        </w:tc>
      </w:tr>
    </w:tbl>
    <w:p w14:paraId="3283C43C" w14:textId="77777777" w:rsidR="009A7020" w:rsidRDefault="009A7020" w:rsidP="009A7020"/>
    <w:p w14:paraId="25DC3590" w14:textId="6AB3FE10" w:rsidR="009A7020" w:rsidRPr="00B015CC" w:rsidRDefault="009A7020" w:rsidP="00E51A8A"/>
    <w:p w14:paraId="0BFF9D9F" w14:textId="77777777" w:rsidR="00405098" w:rsidRDefault="00405098"/>
    <w:p w14:paraId="684E9B1A" w14:textId="77777777" w:rsidR="00405098" w:rsidRDefault="00D257EF">
      <w:r>
        <w:br w:type="page"/>
      </w:r>
    </w:p>
    <w:p w14:paraId="2AA11315" w14:textId="77777777" w:rsidR="00405098" w:rsidRDefault="00405098">
      <w:pPr>
        <w:spacing w:line="1" w:lineRule="exact"/>
      </w:pPr>
    </w:p>
    <w:p w14:paraId="1F36427B" w14:textId="77777777" w:rsidR="00405098" w:rsidRDefault="00405098">
      <w:pPr>
        <w:spacing w:line="1" w:lineRule="exact"/>
        <w:sectPr w:rsidR="00405098" w:rsidSect="001B3301">
          <w:headerReference w:type="default" r:id="rId13"/>
          <w:type w:val="continuous"/>
          <w:pgSz w:w="11905" w:h="16837"/>
          <w:pgMar w:top="2664" w:right="1531" w:bottom="1133" w:left="2665" w:header="708" w:footer="708" w:gutter="0"/>
          <w:cols w:space="708"/>
        </w:sectPr>
      </w:pPr>
    </w:p>
    <w:p w14:paraId="660C5CAC" w14:textId="77777777" w:rsidR="00405098" w:rsidRDefault="00405098">
      <w:pPr>
        <w:spacing w:line="1" w:lineRule="exact"/>
      </w:pPr>
    </w:p>
    <w:p w14:paraId="1F204D95" w14:textId="77777777" w:rsidR="00405098" w:rsidRDefault="00405098">
      <w:pPr>
        <w:spacing w:line="1" w:lineRule="exact"/>
        <w:sectPr w:rsidR="00405098" w:rsidSect="001B3301">
          <w:headerReference w:type="default" r:id="rId14"/>
          <w:type w:val="continuous"/>
          <w:pgSz w:w="11905" w:h="16837"/>
          <w:pgMar w:top="2664" w:right="1531" w:bottom="1133" w:left="2665" w:header="708" w:footer="708" w:gutter="0"/>
          <w:cols w:space="708"/>
        </w:sectPr>
      </w:pPr>
    </w:p>
    <w:p w14:paraId="7323D278" w14:textId="615E9262" w:rsidR="00405098" w:rsidRDefault="00405098"/>
    <w:p w14:paraId="1614D211" w14:textId="77777777" w:rsidR="00405098" w:rsidRDefault="00405098">
      <w:pPr>
        <w:spacing w:line="1" w:lineRule="exact"/>
        <w:sectPr w:rsidR="00405098" w:rsidSect="001B3301">
          <w:type w:val="continuous"/>
          <w:pgSz w:w="11905" w:h="16837"/>
          <w:pgMar w:top="2664" w:right="1531" w:bottom="1133" w:left="2665" w:header="708" w:footer="708" w:gutter="0"/>
          <w:cols w:space="708"/>
        </w:sectPr>
      </w:pPr>
    </w:p>
    <w:p w14:paraId="37CBA5C0" w14:textId="77777777" w:rsidR="00405098" w:rsidRDefault="00D257EF" w:rsidP="009A7020">
      <w:r>
        <w:t> </w:t>
      </w:r>
    </w:p>
    <w:p w14:paraId="1AA28CD8" w14:textId="77777777" w:rsidR="00405098" w:rsidRDefault="00405098">
      <w:pPr>
        <w:spacing w:line="1" w:lineRule="exact"/>
      </w:pPr>
    </w:p>
    <w:p w14:paraId="43962F24" w14:textId="77777777" w:rsidR="00405098" w:rsidRDefault="00405098">
      <w:pPr>
        <w:spacing w:line="1" w:lineRule="exact"/>
        <w:sectPr w:rsidR="00405098" w:rsidSect="001B3301">
          <w:headerReference w:type="default" r:id="rId15"/>
          <w:type w:val="continuous"/>
          <w:pgSz w:w="11905" w:h="16837"/>
          <w:pgMar w:top="2664" w:right="1531" w:bottom="1133" w:left="2665" w:header="708" w:footer="708" w:gutter="0"/>
          <w:cols w:space="708"/>
        </w:sectPr>
      </w:pPr>
    </w:p>
    <w:p w14:paraId="739B5D87" w14:textId="77777777" w:rsidR="00405098" w:rsidRDefault="00D257EF">
      <w:pPr>
        <w:pStyle w:val="Huisstijl-Inhoud"/>
      </w:pPr>
      <w:r>
        <w:t>Inhoud</w:t>
      </w:r>
    </w:p>
    <w:p w14:paraId="7BA1FCF3" w14:textId="014528BF" w:rsidR="008B5EDE" w:rsidRDefault="00587DB9">
      <w:pPr>
        <w:pStyle w:val="Inhopg1"/>
        <w:rPr>
          <w:rFonts w:asciiTheme="minorHAnsi" w:eastAsiaTheme="minorEastAsia" w:hAnsiTheme="minorHAnsi" w:cstheme="minorBidi"/>
          <w:noProof/>
          <w:color w:val="auto"/>
          <w:sz w:val="22"/>
          <w:szCs w:val="22"/>
        </w:rPr>
      </w:pPr>
      <w:r>
        <w:rPr>
          <w:b/>
        </w:rPr>
        <w:fldChar w:fldCharType="begin"/>
      </w:r>
      <w:r>
        <w:rPr>
          <w:b/>
        </w:rPr>
        <w:instrText xml:space="preserve"> TOC \o "2-3" \h \z \t "Kop 1;1;Artikel;1" </w:instrText>
      </w:r>
      <w:r>
        <w:rPr>
          <w:b/>
        </w:rPr>
        <w:fldChar w:fldCharType="separate"/>
      </w:r>
      <w:hyperlink w:anchor="_Toc83905581" w:history="1">
        <w:r w:rsidR="008B5EDE" w:rsidRPr="00244251">
          <w:rPr>
            <w:rStyle w:val="Hyperlink"/>
            <w:rFonts w:ascii="Verdana" w:hAnsi="Verdana"/>
            <w:noProof/>
          </w:rPr>
          <w:t>Artikel 1</w:t>
        </w:r>
        <w:r w:rsidR="008B5EDE">
          <w:rPr>
            <w:rFonts w:asciiTheme="minorHAnsi" w:eastAsiaTheme="minorEastAsia" w:hAnsiTheme="minorHAnsi" w:cstheme="minorBidi"/>
            <w:noProof/>
            <w:color w:val="auto"/>
            <w:sz w:val="22"/>
            <w:szCs w:val="22"/>
          </w:rPr>
          <w:tab/>
        </w:r>
        <w:r w:rsidR="008B5EDE" w:rsidRPr="00244251">
          <w:rPr>
            <w:rStyle w:val="Hyperlink"/>
            <w:noProof/>
          </w:rPr>
          <w:t>Rechtskarakter van de Overeenkomst, toepasselijke voorwaarden</w:t>
        </w:r>
        <w:r w:rsidR="008B5EDE">
          <w:rPr>
            <w:noProof/>
            <w:webHidden/>
          </w:rPr>
          <w:tab/>
        </w:r>
        <w:r w:rsidR="008B5EDE">
          <w:rPr>
            <w:noProof/>
            <w:webHidden/>
          </w:rPr>
          <w:fldChar w:fldCharType="begin"/>
        </w:r>
        <w:r w:rsidR="008B5EDE">
          <w:rPr>
            <w:noProof/>
            <w:webHidden/>
          </w:rPr>
          <w:instrText xml:space="preserve"> PAGEREF _Toc83905581 \h </w:instrText>
        </w:r>
        <w:r w:rsidR="008B5EDE">
          <w:rPr>
            <w:noProof/>
            <w:webHidden/>
          </w:rPr>
        </w:r>
        <w:r w:rsidR="008B5EDE">
          <w:rPr>
            <w:noProof/>
            <w:webHidden/>
          </w:rPr>
          <w:fldChar w:fldCharType="separate"/>
        </w:r>
        <w:r w:rsidR="008B5EDE">
          <w:rPr>
            <w:noProof/>
            <w:webHidden/>
          </w:rPr>
          <w:t>3</w:t>
        </w:r>
        <w:r w:rsidR="008B5EDE">
          <w:rPr>
            <w:noProof/>
            <w:webHidden/>
          </w:rPr>
          <w:fldChar w:fldCharType="end"/>
        </w:r>
      </w:hyperlink>
    </w:p>
    <w:p w14:paraId="1071F2E3" w14:textId="7003E0DF" w:rsidR="008B5EDE" w:rsidRDefault="00E05B8C">
      <w:pPr>
        <w:pStyle w:val="Inhopg1"/>
        <w:rPr>
          <w:rFonts w:asciiTheme="minorHAnsi" w:eastAsiaTheme="minorEastAsia" w:hAnsiTheme="minorHAnsi" w:cstheme="minorBidi"/>
          <w:noProof/>
          <w:color w:val="auto"/>
          <w:sz w:val="22"/>
          <w:szCs w:val="22"/>
        </w:rPr>
      </w:pPr>
      <w:hyperlink w:anchor="_Toc83905582" w:history="1">
        <w:r w:rsidR="008B5EDE" w:rsidRPr="00244251">
          <w:rPr>
            <w:rStyle w:val="Hyperlink"/>
            <w:rFonts w:ascii="Verdana" w:hAnsi="Verdana"/>
            <w:noProof/>
          </w:rPr>
          <w:t>Artikel 2</w:t>
        </w:r>
        <w:r w:rsidR="008B5EDE">
          <w:rPr>
            <w:rFonts w:asciiTheme="minorHAnsi" w:eastAsiaTheme="minorEastAsia" w:hAnsiTheme="minorHAnsi" w:cstheme="minorBidi"/>
            <w:noProof/>
            <w:color w:val="auto"/>
            <w:sz w:val="22"/>
            <w:szCs w:val="22"/>
          </w:rPr>
          <w:tab/>
        </w:r>
        <w:r w:rsidR="008B5EDE" w:rsidRPr="00244251">
          <w:rPr>
            <w:rStyle w:val="Hyperlink"/>
            <w:noProof/>
          </w:rPr>
          <w:t>Opdracht, Werk, Meerjarig Onderhoud, prijs, datum van oplevering</w:t>
        </w:r>
        <w:r w:rsidR="008B5EDE">
          <w:rPr>
            <w:noProof/>
            <w:webHidden/>
          </w:rPr>
          <w:tab/>
        </w:r>
        <w:r w:rsidR="008B5EDE">
          <w:rPr>
            <w:noProof/>
            <w:webHidden/>
          </w:rPr>
          <w:fldChar w:fldCharType="begin"/>
        </w:r>
        <w:r w:rsidR="008B5EDE">
          <w:rPr>
            <w:noProof/>
            <w:webHidden/>
          </w:rPr>
          <w:instrText xml:space="preserve"> PAGEREF _Toc83905582 \h </w:instrText>
        </w:r>
        <w:r w:rsidR="008B5EDE">
          <w:rPr>
            <w:noProof/>
            <w:webHidden/>
          </w:rPr>
        </w:r>
        <w:r w:rsidR="008B5EDE">
          <w:rPr>
            <w:noProof/>
            <w:webHidden/>
          </w:rPr>
          <w:fldChar w:fldCharType="separate"/>
        </w:r>
        <w:r w:rsidR="008B5EDE">
          <w:rPr>
            <w:noProof/>
            <w:webHidden/>
          </w:rPr>
          <w:t>3</w:t>
        </w:r>
        <w:r w:rsidR="008B5EDE">
          <w:rPr>
            <w:noProof/>
            <w:webHidden/>
          </w:rPr>
          <w:fldChar w:fldCharType="end"/>
        </w:r>
      </w:hyperlink>
    </w:p>
    <w:p w14:paraId="7E7FA4A2" w14:textId="7307F31A" w:rsidR="008B5EDE" w:rsidRDefault="00E05B8C">
      <w:pPr>
        <w:pStyle w:val="Inhopg1"/>
        <w:rPr>
          <w:rFonts w:asciiTheme="minorHAnsi" w:eastAsiaTheme="minorEastAsia" w:hAnsiTheme="minorHAnsi" w:cstheme="minorBidi"/>
          <w:noProof/>
          <w:color w:val="auto"/>
          <w:sz w:val="22"/>
          <w:szCs w:val="22"/>
        </w:rPr>
      </w:pPr>
      <w:hyperlink w:anchor="_Toc83905583" w:history="1">
        <w:r w:rsidR="008B5EDE" w:rsidRPr="00244251">
          <w:rPr>
            <w:rStyle w:val="Hyperlink"/>
            <w:rFonts w:ascii="Verdana" w:hAnsi="Verdana"/>
            <w:noProof/>
          </w:rPr>
          <w:t>Artikel 3</w:t>
        </w:r>
        <w:r w:rsidR="008B5EDE">
          <w:rPr>
            <w:rFonts w:asciiTheme="minorHAnsi" w:eastAsiaTheme="minorEastAsia" w:hAnsiTheme="minorHAnsi" w:cstheme="minorBidi"/>
            <w:noProof/>
            <w:color w:val="auto"/>
            <w:sz w:val="22"/>
            <w:szCs w:val="22"/>
          </w:rPr>
          <w:tab/>
        </w:r>
        <w:r w:rsidR="008B5EDE" w:rsidRPr="00244251">
          <w:rPr>
            <w:rStyle w:val="Hyperlink"/>
            <w:noProof/>
          </w:rPr>
          <w:t>Contractdocumenten</w:t>
        </w:r>
        <w:r w:rsidR="008B5EDE">
          <w:rPr>
            <w:noProof/>
            <w:webHidden/>
          </w:rPr>
          <w:tab/>
        </w:r>
        <w:r w:rsidR="008B5EDE">
          <w:rPr>
            <w:noProof/>
            <w:webHidden/>
          </w:rPr>
          <w:fldChar w:fldCharType="begin"/>
        </w:r>
        <w:r w:rsidR="008B5EDE">
          <w:rPr>
            <w:noProof/>
            <w:webHidden/>
          </w:rPr>
          <w:instrText xml:space="preserve"> PAGEREF _Toc83905583 \h </w:instrText>
        </w:r>
        <w:r w:rsidR="008B5EDE">
          <w:rPr>
            <w:noProof/>
            <w:webHidden/>
          </w:rPr>
        </w:r>
        <w:r w:rsidR="008B5EDE">
          <w:rPr>
            <w:noProof/>
            <w:webHidden/>
          </w:rPr>
          <w:fldChar w:fldCharType="separate"/>
        </w:r>
        <w:r w:rsidR="008B5EDE">
          <w:rPr>
            <w:noProof/>
            <w:webHidden/>
          </w:rPr>
          <w:t>4</w:t>
        </w:r>
        <w:r w:rsidR="008B5EDE">
          <w:rPr>
            <w:noProof/>
            <w:webHidden/>
          </w:rPr>
          <w:fldChar w:fldCharType="end"/>
        </w:r>
      </w:hyperlink>
    </w:p>
    <w:p w14:paraId="01DBE792" w14:textId="464551D6" w:rsidR="008B5EDE" w:rsidRDefault="00E05B8C">
      <w:pPr>
        <w:pStyle w:val="Inhopg1"/>
        <w:rPr>
          <w:rFonts w:asciiTheme="minorHAnsi" w:eastAsiaTheme="minorEastAsia" w:hAnsiTheme="minorHAnsi" w:cstheme="minorBidi"/>
          <w:noProof/>
          <w:color w:val="auto"/>
          <w:sz w:val="22"/>
          <w:szCs w:val="22"/>
        </w:rPr>
      </w:pPr>
      <w:hyperlink w:anchor="_Toc83905584" w:history="1">
        <w:r w:rsidR="008B5EDE" w:rsidRPr="00244251">
          <w:rPr>
            <w:rStyle w:val="Hyperlink"/>
            <w:rFonts w:ascii="Verdana" w:hAnsi="Verdana"/>
            <w:noProof/>
          </w:rPr>
          <w:t>Artikel 4</w:t>
        </w:r>
        <w:r w:rsidR="008B5EDE">
          <w:rPr>
            <w:rFonts w:asciiTheme="minorHAnsi" w:eastAsiaTheme="minorEastAsia" w:hAnsiTheme="minorHAnsi" w:cstheme="minorBidi"/>
            <w:noProof/>
            <w:color w:val="auto"/>
            <w:sz w:val="22"/>
            <w:szCs w:val="22"/>
          </w:rPr>
          <w:tab/>
        </w:r>
        <w:r w:rsidR="008B5EDE" w:rsidRPr="00244251">
          <w:rPr>
            <w:rStyle w:val="Hyperlink"/>
            <w:noProof/>
          </w:rPr>
          <w:t>Betekenis van het begrip 'dag'</w:t>
        </w:r>
        <w:r w:rsidR="008B5EDE">
          <w:rPr>
            <w:noProof/>
            <w:webHidden/>
          </w:rPr>
          <w:tab/>
        </w:r>
        <w:r w:rsidR="008B5EDE">
          <w:rPr>
            <w:noProof/>
            <w:webHidden/>
          </w:rPr>
          <w:fldChar w:fldCharType="begin"/>
        </w:r>
        <w:r w:rsidR="008B5EDE">
          <w:rPr>
            <w:noProof/>
            <w:webHidden/>
          </w:rPr>
          <w:instrText xml:space="preserve"> PAGEREF _Toc83905584 \h </w:instrText>
        </w:r>
        <w:r w:rsidR="008B5EDE">
          <w:rPr>
            <w:noProof/>
            <w:webHidden/>
          </w:rPr>
        </w:r>
        <w:r w:rsidR="008B5EDE">
          <w:rPr>
            <w:noProof/>
            <w:webHidden/>
          </w:rPr>
          <w:fldChar w:fldCharType="separate"/>
        </w:r>
        <w:r w:rsidR="008B5EDE">
          <w:rPr>
            <w:noProof/>
            <w:webHidden/>
          </w:rPr>
          <w:t>5</w:t>
        </w:r>
        <w:r w:rsidR="008B5EDE">
          <w:rPr>
            <w:noProof/>
            <w:webHidden/>
          </w:rPr>
          <w:fldChar w:fldCharType="end"/>
        </w:r>
      </w:hyperlink>
    </w:p>
    <w:p w14:paraId="6C4F844F" w14:textId="28D621F4" w:rsidR="008B5EDE" w:rsidRDefault="00E05B8C">
      <w:pPr>
        <w:pStyle w:val="Inhopg1"/>
        <w:rPr>
          <w:rFonts w:asciiTheme="minorHAnsi" w:eastAsiaTheme="minorEastAsia" w:hAnsiTheme="minorHAnsi" w:cstheme="minorBidi"/>
          <w:noProof/>
          <w:color w:val="auto"/>
          <w:sz w:val="22"/>
          <w:szCs w:val="22"/>
        </w:rPr>
      </w:pPr>
      <w:hyperlink w:anchor="_Toc83905585" w:history="1">
        <w:r w:rsidR="008B5EDE" w:rsidRPr="00244251">
          <w:rPr>
            <w:rStyle w:val="Hyperlink"/>
            <w:rFonts w:ascii="Verdana" w:hAnsi="Verdana"/>
            <w:noProof/>
          </w:rPr>
          <w:t>Artikel 5</w:t>
        </w:r>
        <w:r w:rsidR="008B5EDE">
          <w:rPr>
            <w:rFonts w:asciiTheme="minorHAnsi" w:eastAsiaTheme="minorEastAsia" w:hAnsiTheme="minorHAnsi" w:cstheme="minorBidi"/>
            <w:noProof/>
            <w:color w:val="auto"/>
            <w:sz w:val="22"/>
            <w:szCs w:val="22"/>
          </w:rPr>
          <w:tab/>
        </w:r>
        <w:r w:rsidR="008B5EDE" w:rsidRPr="00244251">
          <w:rPr>
            <w:rStyle w:val="Hyperlink"/>
            <w:noProof/>
          </w:rPr>
          <w:t>Ontwerpwerkzaamheden</w:t>
        </w:r>
        <w:r w:rsidR="008B5EDE">
          <w:rPr>
            <w:noProof/>
            <w:webHidden/>
          </w:rPr>
          <w:tab/>
        </w:r>
        <w:r w:rsidR="008B5EDE">
          <w:rPr>
            <w:noProof/>
            <w:webHidden/>
          </w:rPr>
          <w:fldChar w:fldCharType="begin"/>
        </w:r>
        <w:r w:rsidR="008B5EDE">
          <w:rPr>
            <w:noProof/>
            <w:webHidden/>
          </w:rPr>
          <w:instrText xml:space="preserve"> PAGEREF _Toc83905585 \h </w:instrText>
        </w:r>
        <w:r w:rsidR="008B5EDE">
          <w:rPr>
            <w:noProof/>
            <w:webHidden/>
          </w:rPr>
        </w:r>
        <w:r w:rsidR="008B5EDE">
          <w:rPr>
            <w:noProof/>
            <w:webHidden/>
          </w:rPr>
          <w:fldChar w:fldCharType="separate"/>
        </w:r>
        <w:r w:rsidR="008B5EDE">
          <w:rPr>
            <w:noProof/>
            <w:webHidden/>
          </w:rPr>
          <w:t>5</w:t>
        </w:r>
        <w:r w:rsidR="008B5EDE">
          <w:rPr>
            <w:noProof/>
            <w:webHidden/>
          </w:rPr>
          <w:fldChar w:fldCharType="end"/>
        </w:r>
      </w:hyperlink>
    </w:p>
    <w:p w14:paraId="4193B45A" w14:textId="1432668A" w:rsidR="008B5EDE" w:rsidRDefault="00E05B8C">
      <w:pPr>
        <w:pStyle w:val="Inhopg1"/>
        <w:rPr>
          <w:rFonts w:asciiTheme="minorHAnsi" w:eastAsiaTheme="minorEastAsia" w:hAnsiTheme="minorHAnsi" w:cstheme="minorBidi"/>
          <w:noProof/>
          <w:color w:val="auto"/>
          <w:sz w:val="22"/>
          <w:szCs w:val="22"/>
        </w:rPr>
      </w:pPr>
      <w:hyperlink w:anchor="_Toc83905586" w:history="1">
        <w:r w:rsidR="008B5EDE" w:rsidRPr="00244251">
          <w:rPr>
            <w:rStyle w:val="Hyperlink"/>
            <w:rFonts w:ascii="Verdana" w:hAnsi="Verdana"/>
            <w:noProof/>
          </w:rPr>
          <w:t>Artikel 6</w:t>
        </w:r>
        <w:r w:rsidR="008B5EDE">
          <w:rPr>
            <w:rFonts w:asciiTheme="minorHAnsi" w:eastAsiaTheme="minorEastAsia" w:hAnsiTheme="minorHAnsi" w:cstheme="minorBidi"/>
            <w:noProof/>
            <w:color w:val="auto"/>
            <w:sz w:val="22"/>
            <w:szCs w:val="22"/>
          </w:rPr>
          <w:tab/>
        </w:r>
        <w:r w:rsidR="008B5EDE" w:rsidRPr="00244251">
          <w:rPr>
            <w:rStyle w:val="Hyperlink"/>
            <w:noProof/>
          </w:rPr>
          <w:t>Vergunningen, ontheffingen, beschikkingen en toestemmingen</w:t>
        </w:r>
        <w:r w:rsidR="008B5EDE">
          <w:rPr>
            <w:noProof/>
            <w:webHidden/>
          </w:rPr>
          <w:tab/>
        </w:r>
        <w:r w:rsidR="008B5EDE">
          <w:rPr>
            <w:noProof/>
            <w:webHidden/>
          </w:rPr>
          <w:fldChar w:fldCharType="begin"/>
        </w:r>
        <w:r w:rsidR="008B5EDE">
          <w:rPr>
            <w:noProof/>
            <w:webHidden/>
          </w:rPr>
          <w:instrText xml:space="preserve"> PAGEREF _Toc83905586 \h </w:instrText>
        </w:r>
        <w:r w:rsidR="008B5EDE">
          <w:rPr>
            <w:noProof/>
            <w:webHidden/>
          </w:rPr>
        </w:r>
        <w:r w:rsidR="008B5EDE">
          <w:rPr>
            <w:noProof/>
            <w:webHidden/>
          </w:rPr>
          <w:fldChar w:fldCharType="separate"/>
        </w:r>
        <w:r w:rsidR="008B5EDE">
          <w:rPr>
            <w:noProof/>
            <w:webHidden/>
          </w:rPr>
          <w:t>5</w:t>
        </w:r>
        <w:r w:rsidR="008B5EDE">
          <w:rPr>
            <w:noProof/>
            <w:webHidden/>
          </w:rPr>
          <w:fldChar w:fldCharType="end"/>
        </w:r>
      </w:hyperlink>
    </w:p>
    <w:p w14:paraId="5A7AAF98" w14:textId="35BE4176" w:rsidR="008B5EDE" w:rsidRDefault="00E05B8C">
      <w:pPr>
        <w:pStyle w:val="Inhopg1"/>
        <w:rPr>
          <w:rFonts w:asciiTheme="minorHAnsi" w:eastAsiaTheme="minorEastAsia" w:hAnsiTheme="minorHAnsi" w:cstheme="minorBidi"/>
          <w:noProof/>
          <w:color w:val="auto"/>
          <w:sz w:val="22"/>
          <w:szCs w:val="22"/>
        </w:rPr>
      </w:pPr>
      <w:hyperlink w:anchor="_Toc83905587" w:history="1">
        <w:r w:rsidR="008B5EDE" w:rsidRPr="00244251">
          <w:rPr>
            <w:rStyle w:val="Hyperlink"/>
            <w:rFonts w:ascii="Verdana" w:hAnsi="Verdana"/>
            <w:noProof/>
          </w:rPr>
          <w:t>Artikel 7</w:t>
        </w:r>
        <w:r w:rsidR="008B5EDE">
          <w:rPr>
            <w:rFonts w:asciiTheme="minorHAnsi" w:eastAsiaTheme="minorEastAsia" w:hAnsiTheme="minorHAnsi" w:cstheme="minorBidi"/>
            <w:noProof/>
            <w:color w:val="auto"/>
            <w:sz w:val="22"/>
            <w:szCs w:val="22"/>
          </w:rPr>
          <w:tab/>
        </w:r>
        <w:r w:rsidR="008B5EDE" w:rsidRPr="00244251">
          <w:rPr>
            <w:rStyle w:val="Hyperlink"/>
            <w:noProof/>
          </w:rPr>
          <w:t>Informatie en goederen die aan de Opdrachtnemer ter beschikking worden gesteld</w:t>
        </w:r>
        <w:r w:rsidR="008B5EDE">
          <w:rPr>
            <w:noProof/>
            <w:webHidden/>
          </w:rPr>
          <w:tab/>
        </w:r>
        <w:r w:rsidR="008B5EDE">
          <w:rPr>
            <w:noProof/>
            <w:webHidden/>
          </w:rPr>
          <w:fldChar w:fldCharType="begin"/>
        </w:r>
        <w:r w:rsidR="008B5EDE">
          <w:rPr>
            <w:noProof/>
            <w:webHidden/>
          </w:rPr>
          <w:instrText xml:space="preserve"> PAGEREF _Toc83905587 \h </w:instrText>
        </w:r>
        <w:r w:rsidR="008B5EDE">
          <w:rPr>
            <w:noProof/>
            <w:webHidden/>
          </w:rPr>
        </w:r>
        <w:r w:rsidR="008B5EDE">
          <w:rPr>
            <w:noProof/>
            <w:webHidden/>
          </w:rPr>
          <w:fldChar w:fldCharType="separate"/>
        </w:r>
        <w:r w:rsidR="008B5EDE">
          <w:rPr>
            <w:noProof/>
            <w:webHidden/>
          </w:rPr>
          <w:t>6</w:t>
        </w:r>
        <w:r w:rsidR="008B5EDE">
          <w:rPr>
            <w:noProof/>
            <w:webHidden/>
          </w:rPr>
          <w:fldChar w:fldCharType="end"/>
        </w:r>
      </w:hyperlink>
    </w:p>
    <w:p w14:paraId="2FAF3E53" w14:textId="2A829935" w:rsidR="008B5EDE" w:rsidRDefault="00E05B8C">
      <w:pPr>
        <w:pStyle w:val="Inhopg1"/>
        <w:rPr>
          <w:rFonts w:asciiTheme="minorHAnsi" w:eastAsiaTheme="minorEastAsia" w:hAnsiTheme="minorHAnsi" w:cstheme="minorBidi"/>
          <w:noProof/>
          <w:color w:val="auto"/>
          <w:sz w:val="22"/>
          <w:szCs w:val="22"/>
        </w:rPr>
      </w:pPr>
      <w:hyperlink w:anchor="_Toc83905588" w:history="1">
        <w:r w:rsidR="008B5EDE" w:rsidRPr="00244251">
          <w:rPr>
            <w:rStyle w:val="Hyperlink"/>
            <w:rFonts w:ascii="Verdana" w:hAnsi="Verdana"/>
            <w:noProof/>
          </w:rPr>
          <w:t>Artikel 8</w:t>
        </w:r>
        <w:r w:rsidR="008B5EDE">
          <w:rPr>
            <w:rFonts w:asciiTheme="minorHAnsi" w:eastAsiaTheme="minorEastAsia" w:hAnsiTheme="minorHAnsi" w:cstheme="minorBidi"/>
            <w:noProof/>
            <w:color w:val="auto"/>
            <w:sz w:val="22"/>
            <w:szCs w:val="22"/>
          </w:rPr>
          <w:tab/>
        </w:r>
        <w:r w:rsidR="008B5EDE" w:rsidRPr="00244251">
          <w:rPr>
            <w:rStyle w:val="Hyperlink"/>
            <w:noProof/>
          </w:rPr>
          <w:t>Vrijkomende materialen</w:t>
        </w:r>
        <w:r w:rsidR="008B5EDE">
          <w:rPr>
            <w:noProof/>
            <w:webHidden/>
          </w:rPr>
          <w:tab/>
        </w:r>
        <w:r w:rsidR="008B5EDE">
          <w:rPr>
            <w:noProof/>
            <w:webHidden/>
          </w:rPr>
          <w:fldChar w:fldCharType="begin"/>
        </w:r>
        <w:r w:rsidR="008B5EDE">
          <w:rPr>
            <w:noProof/>
            <w:webHidden/>
          </w:rPr>
          <w:instrText xml:space="preserve"> PAGEREF _Toc83905588 \h </w:instrText>
        </w:r>
        <w:r w:rsidR="008B5EDE">
          <w:rPr>
            <w:noProof/>
            <w:webHidden/>
          </w:rPr>
        </w:r>
        <w:r w:rsidR="008B5EDE">
          <w:rPr>
            <w:noProof/>
            <w:webHidden/>
          </w:rPr>
          <w:fldChar w:fldCharType="separate"/>
        </w:r>
        <w:r w:rsidR="008B5EDE">
          <w:rPr>
            <w:noProof/>
            <w:webHidden/>
          </w:rPr>
          <w:t>6</w:t>
        </w:r>
        <w:r w:rsidR="008B5EDE">
          <w:rPr>
            <w:noProof/>
            <w:webHidden/>
          </w:rPr>
          <w:fldChar w:fldCharType="end"/>
        </w:r>
      </w:hyperlink>
    </w:p>
    <w:p w14:paraId="70F6C367" w14:textId="4AD0863F" w:rsidR="008B5EDE" w:rsidRDefault="00E05B8C">
      <w:pPr>
        <w:pStyle w:val="Inhopg1"/>
        <w:rPr>
          <w:rFonts w:asciiTheme="minorHAnsi" w:eastAsiaTheme="minorEastAsia" w:hAnsiTheme="minorHAnsi" w:cstheme="minorBidi"/>
          <w:noProof/>
          <w:color w:val="auto"/>
          <w:sz w:val="22"/>
          <w:szCs w:val="22"/>
        </w:rPr>
      </w:pPr>
      <w:hyperlink w:anchor="_Toc83905589" w:history="1">
        <w:r w:rsidR="008B5EDE" w:rsidRPr="00244251">
          <w:rPr>
            <w:rStyle w:val="Hyperlink"/>
            <w:rFonts w:ascii="Verdana" w:hAnsi="Verdana"/>
            <w:noProof/>
          </w:rPr>
          <w:t>Artikel 9</w:t>
        </w:r>
        <w:r w:rsidR="008B5EDE">
          <w:rPr>
            <w:rFonts w:asciiTheme="minorHAnsi" w:eastAsiaTheme="minorEastAsia" w:hAnsiTheme="minorHAnsi" w:cstheme="minorBidi"/>
            <w:noProof/>
            <w:color w:val="auto"/>
            <w:sz w:val="22"/>
            <w:szCs w:val="22"/>
          </w:rPr>
          <w:tab/>
        </w:r>
        <w:r w:rsidR="008B5EDE" w:rsidRPr="00244251">
          <w:rPr>
            <w:rStyle w:val="Hyperlink"/>
            <w:noProof/>
          </w:rPr>
          <w:t>Verband met andere werken</w:t>
        </w:r>
        <w:r w:rsidR="008B5EDE">
          <w:rPr>
            <w:noProof/>
            <w:webHidden/>
          </w:rPr>
          <w:tab/>
        </w:r>
        <w:r w:rsidR="008B5EDE">
          <w:rPr>
            <w:noProof/>
            <w:webHidden/>
          </w:rPr>
          <w:fldChar w:fldCharType="begin"/>
        </w:r>
        <w:r w:rsidR="008B5EDE">
          <w:rPr>
            <w:noProof/>
            <w:webHidden/>
          </w:rPr>
          <w:instrText xml:space="preserve"> PAGEREF _Toc83905589 \h </w:instrText>
        </w:r>
        <w:r w:rsidR="008B5EDE">
          <w:rPr>
            <w:noProof/>
            <w:webHidden/>
          </w:rPr>
        </w:r>
        <w:r w:rsidR="008B5EDE">
          <w:rPr>
            <w:noProof/>
            <w:webHidden/>
          </w:rPr>
          <w:fldChar w:fldCharType="separate"/>
        </w:r>
        <w:r w:rsidR="008B5EDE">
          <w:rPr>
            <w:noProof/>
            <w:webHidden/>
          </w:rPr>
          <w:t>6</w:t>
        </w:r>
        <w:r w:rsidR="008B5EDE">
          <w:rPr>
            <w:noProof/>
            <w:webHidden/>
          </w:rPr>
          <w:fldChar w:fldCharType="end"/>
        </w:r>
      </w:hyperlink>
    </w:p>
    <w:p w14:paraId="45B32AAC" w14:textId="4528EF28" w:rsidR="008B5EDE" w:rsidRDefault="00E05B8C">
      <w:pPr>
        <w:pStyle w:val="Inhopg1"/>
        <w:rPr>
          <w:rFonts w:asciiTheme="minorHAnsi" w:eastAsiaTheme="minorEastAsia" w:hAnsiTheme="minorHAnsi" w:cstheme="minorBidi"/>
          <w:noProof/>
          <w:color w:val="auto"/>
          <w:sz w:val="22"/>
          <w:szCs w:val="22"/>
        </w:rPr>
      </w:pPr>
      <w:hyperlink w:anchor="_Toc83905590" w:history="1">
        <w:r w:rsidR="008B5EDE" w:rsidRPr="00244251">
          <w:rPr>
            <w:rStyle w:val="Hyperlink"/>
            <w:rFonts w:ascii="Verdana" w:hAnsi="Verdana"/>
            <w:noProof/>
          </w:rPr>
          <w:t>Artikel 10</w:t>
        </w:r>
        <w:r w:rsidR="008B5EDE">
          <w:rPr>
            <w:rFonts w:asciiTheme="minorHAnsi" w:eastAsiaTheme="minorEastAsia" w:hAnsiTheme="minorHAnsi" w:cstheme="minorBidi"/>
            <w:noProof/>
            <w:color w:val="auto"/>
            <w:sz w:val="22"/>
            <w:szCs w:val="22"/>
          </w:rPr>
          <w:tab/>
        </w:r>
        <w:r w:rsidR="008B5EDE" w:rsidRPr="00244251">
          <w:rPr>
            <w:rStyle w:val="Hyperlink"/>
            <w:noProof/>
          </w:rPr>
          <w:t>Verrekening van wijzigingen van lonen, sociale lasten, prijzen, huren en vrachten</w:t>
        </w:r>
        <w:r w:rsidR="008B5EDE">
          <w:rPr>
            <w:noProof/>
            <w:webHidden/>
          </w:rPr>
          <w:tab/>
        </w:r>
        <w:r w:rsidR="008B5EDE">
          <w:rPr>
            <w:noProof/>
            <w:webHidden/>
          </w:rPr>
          <w:fldChar w:fldCharType="begin"/>
        </w:r>
        <w:r w:rsidR="008B5EDE">
          <w:rPr>
            <w:noProof/>
            <w:webHidden/>
          </w:rPr>
          <w:instrText xml:space="preserve"> PAGEREF _Toc83905590 \h </w:instrText>
        </w:r>
        <w:r w:rsidR="008B5EDE">
          <w:rPr>
            <w:noProof/>
            <w:webHidden/>
          </w:rPr>
        </w:r>
        <w:r w:rsidR="008B5EDE">
          <w:rPr>
            <w:noProof/>
            <w:webHidden/>
          </w:rPr>
          <w:fldChar w:fldCharType="separate"/>
        </w:r>
        <w:r w:rsidR="008B5EDE">
          <w:rPr>
            <w:noProof/>
            <w:webHidden/>
          </w:rPr>
          <w:t>6</w:t>
        </w:r>
        <w:r w:rsidR="008B5EDE">
          <w:rPr>
            <w:noProof/>
            <w:webHidden/>
          </w:rPr>
          <w:fldChar w:fldCharType="end"/>
        </w:r>
      </w:hyperlink>
    </w:p>
    <w:p w14:paraId="0578E3D3" w14:textId="08127D37" w:rsidR="008B5EDE" w:rsidRDefault="00E05B8C">
      <w:pPr>
        <w:pStyle w:val="Inhopg1"/>
        <w:rPr>
          <w:rFonts w:asciiTheme="minorHAnsi" w:eastAsiaTheme="minorEastAsia" w:hAnsiTheme="minorHAnsi" w:cstheme="minorBidi"/>
          <w:noProof/>
          <w:color w:val="auto"/>
          <w:sz w:val="22"/>
          <w:szCs w:val="22"/>
        </w:rPr>
      </w:pPr>
      <w:hyperlink w:anchor="_Toc83905591" w:history="1">
        <w:r w:rsidR="008B5EDE" w:rsidRPr="00244251">
          <w:rPr>
            <w:rStyle w:val="Hyperlink"/>
            <w:rFonts w:ascii="Verdana" w:hAnsi="Verdana"/>
            <w:noProof/>
          </w:rPr>
          <w:t>Artikel 11</w:t>
        </w:r>
        <w:r w:rsidR="008B5EDE">
          <w:rPr>
            <w:rFonts w:asciiTheme="minorHAnsi" w:eastAsiaTheme="minorEastAsia" w:hAnsiTheme="minorHAnsi" w:cstheme="minorBidi"/>
            <w:noProof/>
            <w:color w:val="auto"/>
            <w:sz w:val="22"/>
            <w:szCs w:val="22"/>
          </w:rPr>
          <w:tab/>
        </w:r>
        <w:r w:rsidR="008B5EDE" w:rsidRPr="00244251">
          <w:rPr>
            <w:rStyle w:val="Hyperlink"/>
            <w:noProof/>
          </w:rPr>
          <w:t>Toetsingsplan Ontwerpwerkzaamheden</w:t>
        </w:r>
        <w:r w:rsidR="008B5EDE">
          <w:rPr>
            <w:noProof/>
            <w:webHidden/>
          </w:rPr>
          <w:tab/>
        </w:r>
        <w:r w:rsidR="008B5EDE">
          <w:rPr>
            <w:noProof/>
            <w:webHidden/>
          </w:rPr>
          <w:fldChar w:fldCharType="begin"/>
        </w:r>
        <w:r w:rsidR="008B5EDE">
          <w:rPr>
            <w:noProof/>
            <w:webHidden/>
          </w:rPr>
          <w:instrText xml:space="preserve"> PAGEREF _Toc83905591 \h </w:instrText>
        </w:r>
        <w:r w:rsidR="008B5EDE">
          <w:rPr>
            <w:noProof/>
            <w:webHidden/>
          </w:rPr>
        </w:r>
        <w:r w:rsidR="008B5EDE">
          <w:rPr>
            <w:noProof/>
            <w:webHidden/>
          </w:rPr>
          <w:fldChar w:fldCharType="separate"/>
        </w:r>
        <w:r w:rsidR="008B5EDE">
          <w:rPr>
            <w:noProof/>
            <w:webHidden/>
          </w:rPr>
          <w:t>6</w:t>
        </w:r>
        <w:r w:rsidR="008B5EDE">
          <w:rPr>
            <w:noProof/>
            <w:webHidden/>
          </w:rPr>
          <w:fldChar w:fldCharType="end"/>
        </w:r>
      </w:hyperlink>
    </w:p>
    <w:p w14:paraId="09C8D93E" w14:textId="42332AC5" w:rsidR="008B5EDE" w:rsidRDefault="00E05B8C">
      <w:pPr>
        <w:pStyle w:val="Inhopg1"/>
        <w:rPr>
          <w:rFonts w:asciiTheme="minorHAnsi" w:eastAsiaTheme="minorEastAsia" w:hAnsiTheme="minorHAnsi" w:cstheme="minorBidi"/>
          <w:noProof/>
          <w:color w:val="auto"/>
          <w:sz w:val="22"/>
          <w:szCs w:val="22"/>
        </w:rPr>
      </w:pPr>
      <w:hyperlink w:anchor="_Toc83905592" w:history="1">
        <w:r w:rsidR="008B5EDE" w:rsidRPr="00244251">
          <w:rPr>
            <w:rStyle w:val="Hyperlink"/>
            <w:rFonts w:ascii="Verdana" w:eastAsia="Times New Roman" w:hAnsi="Verdana"/>
            <w:noProof/>
          </w:rPr>
          <w:t>Artikel 12</w:t>
        </w:r>
        <w:r w:rsidR="008B5EDE">
          <w:rPr>
            <w:rFonts w:asciiTheme="minorHAnsi" w:eastAsiaTheme="minorEastAsia" w:hAnsiTheme="minorHAnsi" w:cstheme="minorBidi"/>
            <w:noProof/>
            <w:color w:val="auto"/>
            <w:sz w:val="22"/>
            <w:szCs w:val="22"/>
          </w:rPr>
          <w:tab/>
        </w:r>
        <w:r w:rsidR="008B5EDE" w:rsidRPr="00244251">
          <w:rPr>
            <w:rStyle w:val="Hyperlink"/>
            <w:noProof/>
          </w:rPr>
          <w:t>Acceptatieplan</w:t>
        </w:r>
        <w:r w:rsidR="008B5EDE">
          <w:rPr>
            <w:noProof/>
            <w:webHidden/>
          </w:rPr>
          <w:tab/>
        </w:r>
        <w:r w:rsidR="008B5EDE">
          <w:rPr>
            <w:noProof/>
            <w:webHidden/>
          </w:rPr>
          <w:fldChar w:fldCharType="begin"/>
        </w:r>
        <w:r w:rsidR="008B5EDE">
          <w:rPr>
            <w:noProof/>
            <w:webHidden/>
          </w:rPr>
          <w:instrText xml:space="preserve"> PAGEREF _Toc83905592 \h </w:instrText>
        </w:r>
        <w:r w:rsidR="008B5EDE">
          <w:rPr>
            <w:noProof/>
            <w:webHidden/>
          </w:rPr>
        </w:r>
        <w:r w:rsidR="008B5EDE">
          <w:rPr>
            <w:noProof/>
            <w:webHidden/>
          </w:rPr>
          <w:fldChar w:fldCharType="separate"/>
        </w:r>
        <w:r w:rsidR="008B5EDE">
          <w:rPr>
            <w:noProof/>
            <w:webHidden/>
          </w:rPr>
          <w:t>7</w:t>
        </w:r>
        <w:r w:rsidR="008B5EDE">
          <w:rPr>
            <w:noProof/>
            <w:webHidden/>
          </w:rPr>
          <w:fldChar w:fldCharType="end"/>
        </w:r>
      </w:hyperlink>
    </w:p>
    <w:p w14:paraId="7942CCDA" w14:textId="6ECB081B" w:rsidR="008B5EDE" w:rsidRDefault="00E05B8C">
      <w:pPr>
        <w:pStyle w:val="Inhopg1"/>
        <w:rPr>
          <w:rFonts w:asciiTheme="minorHAnsi" w:eastAsiaTheme="minorEastAsia" w:hAnsiTheme="minorHAnsi" w:cstheme="minorBidi"/>
          <w:noProof/>
          <w:color w:val="auto"/>
          <w:sz w:val="22"/>
          <w:szCs w:val="22"/>
        </w:rPr>
      </w:pPr>
      <w:hyperlink w:anchor="_Toc83905593" w:history="1">
        <w:r w:rsidR="008B5EDE" w:rsidRPr="00244251">
          <w:rPr>
            <w:rStyle w:val="Hyperlink"/>
            <w:rFonts w:ascii="Verdana" w:hAnsi="Verdana"/>
            <w:noProof/>
          </w:rPr>
          <w:t>Artikel 13</w:t>
        </w:r>
        <w:r w:rsidR="008B5EDE">
          <w:rPr>
            <w:rFonts w:asciiTheme="minorHAnsi" w:eastAsiaTheme="minorEastAsia" w:hAnsiTheme="minorHAnsi" w:cstheme="minorBidi"/>
            <w:noProof/>
            <w:color w:val="auto"/>
            <w:sz w:val="22"/>
            <w:szCs w:val="22"/>
          </w:rPr>
          <w:tab/>
        </w:r>
        <w:r w:rsidR="008B5EDE" w:rsidRPr="00244251">
          <w:rPr>
            <w:rStyle w:val="Hyperlink"/>
            <w:noProof/>
          </w:rPr>
          <w:t>Bewijslast ingeval van gebreken of tekortkomingen</w:t>
        </w:r>
        <w:r w:rsidR="008B5EDE">
          <w:rPr>
            <w:noProof/>
            <w:webHidden/>
          </w:rPr>
          <w:tab/>
        </w:r>
        <w:r w:rsidR="008B5EDE">
          <w:rPr>
            <w:noProof/>
            <w:webHidden/>
          </w:rPr>
          <w:fldChar w:fldCharType="begin"/>
        </w:r>
        <w:r w:rsidR="008B5EDE">
          <w:rPr>
            <w:noProof/>
            <w:webHidden/>
          </w:rPr>
          <w:instrText xml:space="preserve"> PAGEREF _Toc83905593 \h </w:instrText>
        </w:r>
        <w:r w:rsidR="008B5EDE">
          <w:rPr>
            <w:noProof/>
            <w:webHidden/>
          </w:rPr>
        </w:r>
        <w:r w:rsidR="008B5EDE">
          <w:rPr>
            <w:noProof/>
            <w:webHidden/>
          </w:rPr>
          <w:fldChar w:fldCharType="separate"/>
        </w:r>
        <w:r w:rsidR="008B5EDE">
          <w:rPr>
            <w:noProof/>
            <w:webHidden/>
          </w:rPr>
          <w:t>7</w:t>
        </w:r>
        <w:r w:rsidR="008B5EDE">
          <w:rPr>
            <w:noProof/>
            <w:webHidden/>
          </w:rPr>
          <w:fldChar w:fldCharType="end"/>
        </w:r>
      </w:hyperlink>
    </w:p>
    <w:p w14:paraId="12B9C348" w14:textId="0113B247" w:rsidR="008B5EDE" w:rsidRDefault="00E05B8C">
      <w:pPr>
        <w:pStyle w:val="Inhopg1"/>
        <w:rPr>
          <w:rFonts w:asciiTheme="minorHAnsi" w:eastAsiaTheme="minorEastAsia" w:hAnsiTheme="minorHAnsi" w:cstheme="minorBidi"/>
          <w:noProof/>
          <w:color w:val="auto"/>
          <w:sz w:val="22"/>
          <w:szCs w:val="22"/>
        </w:rPr>
      </w:pPr>
      <w:hyperlink w:anchor="_Toc83905594" w:history="1">
        <w:r w:rsidR="008B5EDE" w:rsidRPr="00244251">
          <w:rPr>
            <w:rStyle w:val="Hyperlink"/>
            <w:rFonts w:ascii="Verdana" w:hAnsi="Verdana"/>
            <w:noProof/>
          </w:rPr>
          <w:t>Artikel 14</w:t>
        </w:r>
        <w:r w:rsidR="008B5EDE">
          <w:rPr>
            <w:rFonts w:asciiTheme="minorHAnsi" w:eastAsiaTheme="minorEastAsia" w:hAnsiTheme="minorHAnsi" w:cstheme="minorBidi"/>
            <w:noProof/>
            <w:color w:val="auto"/>
            <w:sz w:val="22"/>
            <w:szCs w:val="22"/>
          </w:rPr>
          <w:tab/>
        </w:r>
        <w:r w:rsidR="008B5EDE" w:rsidRPr="00244251">
          <w:rPr>
            <w:rStyle w:val="Hyperlink"/>
            <w:noProof/>
          </w:rPr>
          <w:t>Betalingsregeling</w:t>
        </w:r>
        <w:r w:rsidR="008B5EDE">
          <w:rPr>
            <w:noProof/>
            <w:webHidden/>
          </w:rPr>
          <w:tab/>
        </w:r>
        <w:r w:rsidR="008B5EDE">
          <w:rPr>
            <w:noProof/>
            <w:webHidden/>
          </w:rPr>
          <w:fldChar w:fldCharType="begin"/>
        </w:r>
        <w:r w:rsidR="008B5EDE">
          <w:rPr>
            <w:noProof/>
            <w:webHidden/>
          </w:rPr>
          <w:instrText xml:space="preserve"> PAGEREF _Toc83905594 \h </w:instrText>
        </w:r>
        <w:r w:rsidR="008B5EDE">
          <w:rPr>
            <w:noProof/>
            <w:webHidden/>
          </w:rPr>
        </w:r>
        <w:r w:rsidR="008B5EDE">
          <w:rPr>
            <w:noProof/>
            <w:webHidden/>
          </w:rPr>
          <w:fldChar w:fldCharType="separate"/>
        </w:r>
        <w:r w:rsidR="008B5EDE">
          <w:rPr>
            <w:noProof/>
            <w:webHidden/>
          </w:rPr>
          <w:t>7</w:t>
        </w:r>
        <w:r w:rsidR="008B5EDE">
          <w:rPr>
            <w:noProof/>
            <w:webHidden/>
          </w:rPr>
          <w:fldChar w:fldCharType="end"/>
        </w:r>
      </w:hyperlink>
    </w:p>
    <w:p w14:paraId="7B854CD6" w14:textId="59439D4A" w:rsidR="008B5EDE" w:rsidRDefault="00E05B8C">
      <w:pPr>
        <w:pStyle w:val="Inhopg1"/>
        <w:rPr>
          <w:rFonts w:asciiTheme="minorHAnsi" w:eastAsiaTheme="minorEastAsia" w:hAnsiTheme="minorHAnsi" w:cstheme="minorBidi"/>
          <w:noProof/>
          <w:color w:val="auto"/>
          <w:sz w:val="22"/>
          <w:szCs w:val="22"/>
        </w:rPr>
      </w:pPr>
      <w:hyperlink w:anchor="_Toc83905595" w:history="1">
        <w:r w:rsidR="008B5EDE" w:rsidRPr="00244251">
          <w:rPr>
            <w:rStyle w:val="Hyperlink"/>
            <w:rFonts w:ascii="Verdana" w:hAnsi="Verdana"/>
            <w:noProof/>
            <w:lang w:val="de-DE"/>
          </w:rPr>
          <w:t>Artikel 15</w:t>
        </w:r>
        <w:r w:rsidR="008B5EDE">
          <w:rPr>
            <w:rFonts w:asciiTheme="minorHAnsi" w:eastAsiaTheme="minorEastAsia" w:hAnsiTheme="minorHAnsi" w:cstheme="minorBidi"/>
            <w:noProof/>
            <w:color w:val="auto"/>
            <w:sz w:val="22"/>
            <w:szCs w:val="22"/>
          </w:rPr>
          <w:tab/>
        </w:r>
        <w:r w:rsidR="008B5EDE" w:rsidRPr="00244251">
          <w:rPr>
            <w:rStyle w:val="Hyperlink"/>
            <w:noProof/>
          </w:rPr>
          <w:t>Stelposten</w:t>
        </w:r>
        <w:r w:rsidR="008B5EDE">
          <w:rPr>
            <w:noProof/>
            <w:webHidden/>
          </w:rPr>
          <w:tab/>
        </w:r>
        <w:r w:rsidR="008B5EDE">
          <w:rPr>
            <w:noProof/>
            <w:webHidden/>
          </w:rPr>
          <w:fldChar w:fldCharType="begin"/>
        </w:r>
        <w:r w:rsidR="008B5EDE">
          <w:rPr>
            <w:noProof/>
            <w:webHidden/>
          </w:rPr>
          <w:instrText xml:space="preserve"> PAGEREF _Toc83905595 \h </w:instrText>
        </w:r>
        <w:r w:rsidR="008B5EDE">
          <w:rPr>
            <w:noProof/>
            <w:webHidden/>
          </w:rPr>
        </w:r>
        <w:r w:rsidR="008B5EDE">
          <w:rPr>
            <w:noProof/>
            <w:webHidden/>
          </w:rPr>
          <w:fldChar w:fldCharType="separate"/>
        </w:r>
        <w:r w:rsidR="008B5EDE">
          <w:rPr>
            <w:noProof/>
            <w:webHidden/>
          </w:rPr>
          <w:t>7</w:t>
        </w:r>
        <w:r w:rsidR="008B5EDE">
          <w:rPr>
            <w:noProof/>
            <w:webHidden/>
          </w:rPr>
          <w:fldChar w:fldCharType="end"/>
        </w:r>
      </w:hyperlink>
    </w:p>
    <w:p w14:paraId="43E1A9F9" w14:textId="044B2456" w:rsidR="008B5EDE" w:rsidRDefault="00E05B8C">
      <w:pPr>
        <w:pStyle w:val="Inhopg1"/>
        <w:rPr>
          <w:rFonts w:asciiTheme="minorHAnsi" w:eastAsiaTheme="minorEastAsia" w:hAnsiTheme="minorHAnsi" w:cstheme="minorBidi"/>
          <w:noProof/>
          <w:color w:val="auto"/>
          <w:sz w:val="22"/>
          <w:szCs w:val="22"/>
        </w:rPr>
      </w:pPr>
      <w:hyperlink w:anchor="_Toc83905596" w:history="1">
        <w:r w:rsidR="008B5EDE" w:rsidRPr="00244251">
          <w:rPr>
            <w:rStyle w:val="Hyperlink"/>
            <w:rFonts w:ascii="Verdana" w:hAnsi="Verdana"/>
            <w:noProof/>
          </w:rPr>
          <w:t>Artikel 16</w:t>
        </w:r>
        <w:r w:rsidR="008B5EDE">
          <w:rPr>
            <w:rFonts w:asciiTheme="minorHAnsi" w:eastAsiaTheme="minorEastAsia" w:hAnsiTheme="minorHAnsi" w:cstheme="minorBidi"/>
            <w:noProof/>
            <w:color w:val="auto"/>
            <w:sz w:val="22"/>
            <w:szCs w:val="22"/>
          </w:rPr>
          <w:tab/>
        </w:r>
        <w:r w:rsidR="008B5EDE" w:rsidRPr="00244251">
          <w:rPr>
            <w:rStyle w:val="Hyperlink"/>
            <w:noProof/>
          </w:rPr>
          <w:t>Boetebeding en bonus</w:t>
        </w:r>
        <w:r w:rsidR="008B5EDE">
          <w:rPr>
            <w:noProof/>
            <w:webHidden/>
          </w:rPr>
          <w:tab/>
        </w:r>
        <w:r w:rsidR="008B5EDE">
          <w:rPr>
            <w:noProof/>
            <w:webHidden/>
          </w:rPr>
          <w:fldChar w:fldCharType="begin"/>
        </w:r>
        <w:r w:rsidR="008B5EDE">
          <w:rPr>
            <w:noProof/>
            <w:webHidden/>
          </w:rPr>
          <w:instrText xml:space="preserve"> PAGEREF _Toc83905596 \h </w:instrText>
        </w:r>
        <w:r w:rsidR="008B5EDE">
          <w:rPr>
            <w:noProof/>
            <w:webHidden/>
          </w:rPr>
        </w:r>
        <w:r w:rsidR="008B5EDE">
          <w:rPr>
            <w:noProof/>
            <w:webHidden/>
          </w:rPr>
          <w:fldChar w:fldCharType="separate"/>
        </w:r>
        <w:r w:rsidR="008B5EDE">
          <w:rPr>
            <w:noProof/>
            <w:webHidden/>
          </w:rPr>
          <w:t>8</w:t>
        </w:r>
        <w:r w:rsidR="008B5EDE">
          <w:rPr>
            <w:noProof/>
            <w:webHidden/>
          </w:rPr>
          <w:fldChar w:fldCharType="end"/>
        </w:r>
      </w:hyperlink>
    </w:p>
    <w:p w14:paraId="43429597" w14:textId="47F70535" w:rsidR="008B5EDE" w:rsidRDefault="00E05B8C">
      <w:pPr>
        <w:pStyle w:val="Inhopg1"/>
        <w:rPr>
          <w:rFonts w:asciiTheme="minorHAnsi" w:eastAsiaTheme="minorEastAsia" w:hAnsiTheme="minorHAnsi" w:cstheme="minorBidi"/>
          <w:noProof/>
          <w:color w:val="auto"/>
          <w:sz w:val="22"/>
          <w:szCs w:val="22"/>
        </w:rPr>
      </w:pPr>
      <w:hyperlink w:anchor="_Toc83905597" w:history="1">
        <w:r w:rsidR="008B5EDE" w:rsidRPr="00244251">
          <w:rPr>
            <w:rStyle w:val="Hyperlink"/>
            <w:rFonts w:ascii="Verdana" w:hAnsi="Verdana"/>
            <w:noProof/>
          </w:rPr>
          <w:t>Artikel 17</w:t>
        </w:r>
        <w:r w:rsidR="008B5EDE">
          <w:rPr>
            <w:rFonts w:asciiTheme="minorHAnsi" w:eastAsiaTheme="minorEastAsia" w:hAnsiTheme="minorHAnsi" w:cstheme="minorBidi"/>
            <w:noProof/>
            <w:color w:val="auto"/>
            <w:sz w:val="22"/>
            <w:szCs w:val="22"/>
          </w:rPr>
          <w:tab/>
        </w:r>
        <w:r w:rsidR="008B5EDE" w:rsidRPr="00244251">
          <w:rPr>
            <w:rStyle w:val="Hyperlink"/>
            <w:noProof/>
          </w:rPr>
          <w:t>Zekerheidstelling</w:t>
        </w:r>
        <w:r w:rsidR="008B5EDE">
          <w:rPr>
            <w:noProof/>
            <w:webHidden/>
          </w:rPr>
          <w:tab/>
        </w:r>
        <w:r w:rsidR="008B5EDE">
          <w:rPr>
            <w:noProof/>
            <w:webHidden/>
          </w:rPr>
          <w:fldChar w:fldCharType="begin"/>
        </w:r>
        <w:r w:rsidR="008B5EDE">
          <w:rPr>
            <w:noProof/>
            <w:webHidden/>
          </w:rPr>
          <w:instrText xml:space="preserve"> PAGEREF _Toc83905597 \h </w:instrText>
        </w:r>
        <w:r w:rsidR="008B5EDE">
          <w:rPr>
            <w:noProof/>
            <w:webHidden/>
          </w:rPr>
        </w:r>
        <w:r w:rsidR="008B5EDE">
          <w:rPr>
            <w:noProof/>
            <w:webHidden/>
          </w:rPr>
          <w:fldChar w:fldCharType="separate"/>
        </w:r>
        <w:r w:rsidR="008B5EDE">
          <w:rPr>
            <w:noProof/>
            <w:webHidden/>
          </w:rPr>
          <w:t>8</w:t>
        </w:r>
        <w:r w:rsidR="008B5EDE">
          <w:rPr>
            <w:noProof/>
            <w:webHidden/>
          </w:rPr>
          <w:fldChar w:fldCharType="end"/>
        </w:r>
      </w:hyperlink>
    </w:p>
    <w:p w14:paraId="6C719D6A" w14:textId="3EA07640" w:rsidR="008B5EDE" w:rsidRDefault="00E05B8C">
      <w:pPr>
        <w:pStyle w:val="Inhopg1"/>
        <w:rPr>
          <w:rFonts w:asciiTheme="minorHAnsi" w:eastAsiaTheme="minorEastAsia" w:hAnsiTheme="minorHAnsi" w:cstheme="minorBidi"/>
          <w:noProof/>
          <w:color w:val="auto"/>
          <w:sz w:val="22"/>
          <w:szCs w:val="22"/>
        </w:rPr>
      </w:pPr>
      <w:hyperlink w:anchor="_Toc83905598" w:history="1">
        <w:r w:rsidR="008B5EDE" w:rsidRPr="00244251">
          <w:rPr>
            <w:rStyle w:val="Hyperlink"/>
            <w:rFonts w:ascii="Verdana" w:hAnsi="Verdana"/>
            <w:noProof/>
          </w:rPr>
          <w:t>Artikel 18</w:t>
        </w:r>
        <w:r w:rsidR="008B5EDE">
          <w:rPr>
            <w:rFonts w:asciiTheme="minorHAnsi" w:eastAsiaTheme="minorEastAsia" w:hAnsiTheme="minorHAnsi" w:cstheme="minorBidi"/>
            <w:noProof/>
            <w:color w:val="auto"/>
            <w:sz w:val="22"/>
            <w:szCs w:val="22"/>
          </w:rPr>
          <w:tab/>
        </w:r>
        <w:r w:rsidR="008B5EDE" w:rsidRPr="00244251">
          <w:rPr>
            <w:rStyle w:val="Hyperlink"/>
            <w:noProof/>
          </w:rPr>
          <w:t>Raad van Deskundigen</w:t>
        </w:r>
        <w:r w:rsidR="008B5EDE">
          <w:rPr>
            <w:noProof/>
            <w:webHidden/>
          </w:rPr>
          <w:tab/>
        </w:r>
        <w:r w:rsidR="008B5EDE">
          <w:rPr>
            <w:noProof/>
            <w:webHidden/>
          </w:rPr>
          <w:fldChar w:fldCharType="begin"/>
        </w:r>
        <w:r w:rsidR="008B5EDE">
          <w:rPr>
            <w:noProof/>
            <w:webHidden/>
          </w:rPr>
          <w:instrText xml:space="preserve"> PAGEREF _Toc83905598 \h </w:instrText>
        </w:r>
        <w:r w:rsidR="008B5EDE">
          <w:rPr>
            <w:noProof/>
            <w:webHidden/>
          </w:rPr>
        </w:r>
        <w:r w:rsidR="008B5EDE">
          <w:rPr>
            <w:noProof/>
            <w:webHidden/>
          </w:rPr>
          <w:fldChar w:fldCharType="separate"/>
        </w:r>
        <w:r w:rsidR="008B5EDE">
          <w:rPr>
            <w:noProof/>
            <w:webHidden/>
          </w:rPr>
          <w:t>8</w:t>
        </w:r>
        <w:r w:rsidR="008B5EDE">
          <w:rPr>
            <w:noProof/>
            <w:webHidden/>
          </w:rPr>
          <w:fldChar w:fldCharType="end"/>
        </w:r>
      </w:hyperlink>
    </w:p>
    <w:p w14:paraId="5DB0EA5C" w14:textId="74B31843" w:rsidR="008B5EDE" w:rsidRDefault="00E05B8C">
      <w:pPr>
        <w:pStyle w:val="Inhopg1"/>
        <w:rPr>
          <w:rFonts w:asciiTheme="minorHAnsi" w:eastAsiaTheme="minorEastAsia" w:hAnsiTheme="minorHAnsi" w:cstheme="minorBidi"/>
          <w:noProof/>
          <w:color w:val="auto"/>
          <w:sz w:val="22"/>
          <w:szCs w:val="22"/>
        </w:rPr>
      </w:pPr>
      <w:hyperlink w:anchor="_Toc83905599" w:history="1">
        <w:r w:rsidR="008B5EDE" w:rsidRPr="00244251">
          <w:rPr>
            <w:rStyle w:val="Hyperlink"/>
            <w:rFonts w:ascii="Verdana" w:hAnsi="Verdana"/>
            <w:noProof/>
          </w:rPr>
          <w:t>Artikel 19</w:t>
        </w:r>
        <w:r w:rsidR="008B5EDE">
          <w:rPr>
            <w:rFonts w:asciiTheme="minorHAnsi" w:eastAsiaTheme="minorEastAsia" w:hAnsiTheme="minorHAnsi" w:cstheme="minorBidi"/>
            <w:noProof/>
            <w:color w:val="auto"/>
            <w:sz w:val="22"/>
            <w:szCs w:val="22"/>
          </w:rPr>
          <w:tab/>
        </w:r>
        <w:r w:rsidR="008B5EDE" w:rsidRPr="00244251">
          <w:rPr>
            <w:rStyle w:val="Hyperlink"/>
            <w:noProof/>
          </w:rPr>
          <w:t>Beslechting van geschillen</w:t>
        </w:r>
        <w:r w:rsidR="008B5EDE">
          <w:rPr>
            <w:noProof/>
            <w:webHidden/>
          </w:rPr>
          <w:tab/>
        </w:r>
        <w:r w:rsidR="008B5EDE">
          <w:rPr>
            <w:noProof/>
            <w:webHidden/>
          </w:rPr>
          <w:fldChar w:fldCharType="begin"/>
        </w:r>
        <w:r w:rsidR="008B5EDE">
          <w:rPr>
            <w:noProof/>
            <w:webHidden/>
          </w:rPr>
          <w:instrText xml:space="preserve"> PAGEREF _Toc83905599 \h </w:instrText>
        </w:r>
        <w:r w:rsidR="008B5EDE">
          <w:rPr>
            <w:noProof/>
            <w:webHidden/>
          </w:rPr>
        </w:r>
        <w:r w:rsidR="008B5EDE">
          <w:rPr>
            <w:noProof/>
            <w:webHidden/>
          </w:rPr>
          <w:fldChar w:fldCharType="separate"/>
        </w:r>
        <w:r w:rsidR="008B5EDE">
          <w:rPr>
            <w:noProof/>
            <w:webHidden/>
          </w:rPr>
          <w:t>8</w:t>
        </w:r>
        <w:r w:rsidR="008B5EDE">
          <w:rPr>
            <w:noProof/>
            <w:webHidden/>
          </w:rPr>
          <w:fldChar w:fldCharType="end"/>
        </w:r>
      </w:hyperlink>
    </w:p>
    <w:p w14:paraId="671BB931" w14:textId="4DC0AB6B" w:rsidR="008B5EDE" w:rsidRDefault="00E05B8C">
      <w:pPr>
        <w:pStyle w:val="Inhopg1"/>
        <w:rPr>
          <w:rFonts w:asciiTheme="minorHAnsi" w:eastAsiaTheme="minorEastAsia" w:hAnsiTheme="minorHAnsi" w:cstheme="minorBidi"/>
          <w:noProof/>
          <w:color w:val="auto"/>
          <w:sz w:val="22"/>
          <w:szCs w:val="22"/>
        </w:rPr>
      </w:pPr>
      <w:hyperlink w:anchor="_Toc83905600" w:history="1">
        <w:r w:rsidR="008B5EDE" w:rsidRPr="00244251">
          <w:rPr>
            <w:rStyle w:val="Hyperlink"/>
            <w:noProof/>
          </w:rPr>
          <w:t xml:space="preserve">ANNEX I  </w:t>
        </w:r>
        <w:r w:rsidR="008B5EDE">
          <w:rPr>
            <w:rFonts w:asciiTheme="minorHAnsi" w:eastAsiaTheme="minorEastAsia" w:hAnsiTheme="minorHAnsi" w:cstheme="minorBidi"/>
            <w:noProof/>
            <w:color w:val="auto"/>
            <w:sz w:val="22"/>
            <w:szCs w:val="22"/>
          </w:rPr>
          <w:tab/>
        </w:r>
        <w:r w:rsidR="008B5EDE" w:rsidRPr="00244251">
          <w:rPr>
            <w:rStyle w:val="Hyperlink"/>
            <w:noProof/>
          </w:rPr>
          <w:t>De vergunningen, ontheffingen, beschikkingen en toestemmingen die door de Opdrachtgever moeten worden verkregen.</w:t>
        </w:r>
        <w:r w:rsidR="008B5EDE">
          <w:rPr>
            <w:noProof/>
            <w:webHidden/>
          </w:rPr>
          <w:tab/>
        </w:r>
        <w:r w:rsidR="008B5EDE">
          <w:rPr>
            <w:noProof/>
            <w:webHidden/>
          </w:rPr>
          <w:fldChar w:fldCharType="begin"/>
        </w:r>
        <w:r w:rsidR="008B5EDE">
          <w:rPr>
            <w:noProof/>
            <w:webHidden/>
          </w:rPr>
          <w:instrText xml:space="preserve"> PAGEREF _Toc83905600 \h </w:instrText>
        </w:r>
        <w:r w:rsidR="008B5EDE">
          <w:rPr>
            <w:noProof/>
            <w:webHidden/>
          </w:rPr>
        </w:r>
        <w:r w:rsidR="008B5EDE">
          <w:rPr>
            <w:noProof/>
            <w:webHidden/>
          </w:rPr>
          <w:fldChar w:fldCharType="separate"/>
        </w:r>
        <w:r w:rsidR="008B5EDE">
          <w:rPr>
            <w:noProof/>
            <w:webHidden/>
          </w:rPr>
          <w:t>10</w:t>
        </w:r>
        <w:r w:rsidR="008B5EDE">
          <w:rPr>
            <w:noProof/>
            <w:webHidden/>
          </w:rPr>
          <w:fldChar w:fldCharType="end"/>
        </w:r>
      </w:hyperlink>
    </w:p>
    <w:p w14:paraId="2D9C6A9D" w14:textId="47663D31" w:rsidR="008B5EDE" w:rsidRDefault="00E05B8C">
      <w:pPr>
        <w:pStyle w:val="Inhopg1"/>
        <w:rPr>
          <w:rFonts w:asciiTheme="minorHAnsi" w:eastAsiaTheme="minorEastAsia" w:hAnsiTheme="minorHAnsi" w:cstheme="minorBidi"/>
          <w:noProof/>
          <w:color w:val="auto"/>
          <w:sz w:val="22"/>
          <w:szCs w:val="22"/>
        </w:rPr>
      </w:pPr>
      <w:hyperlink w:anchor="_Toc83905601" w:history="1">
        <w:r w:rsidR="008B5EDE" w:rsidRPr="00244251">
          <w:rPr>
            <w:rStyle w:val="Hyperlink"/>
            <w:noProof/>
          </w:rPr>
          <w:t xml:space="preserve">ANNEX II </w:t>
        </w:r>
        <w:r w:rsidR="008B5EDE">
          <w:rPr>
            <w:rFonts w:asciiTheme="minorHAnsi" w:eastAsiaTheme="minorEastAsia" w:hAnsiTheme="minorHAnsi" w:cstheme="minorBidi"/>
            <w:noProof/>
            <w:color w:val="auto"/>
            <w:sz w:val="22"/>
            <w:szCs w:val="22"/>
          </w:rPr>
          <w:tab/>
        </w:r>
        <w:r w:rsidR="008B5EDE" w:rsidRPr="00244251">
          <w:rPr>
            <w:rStyle w:val="Hyperlink"/>
            <w:noProof/>
          </w:rPr>
          <w:t>De planning</w:t>
        </w:r>
        <w:r w:rsidR="008B5EDE">
          <w:rPr>
            <w:noProof/>
            <w:webHidden/>
          </w:rPr>
          <w:tab/>
        </w:r>
        <w:r w:rsidR="008B5EDE">
          <w:rPr>
            <w:noProof/>
            <w:webHidden/>
          </w:rPr>
          <w:fldChar w:fldCharType="begin"/>
        </w:r>
        <w:r w:rsidR="008B5EDE">
          <w:rPr>
            <w:noProof/>
            <w:webHidden/>
          </w:rPr>
          <w:instrText xml:space="preserve"> PAGEREF _Toc83905601 \h </w:instrText>
        </w:r>
        <w:r w:rsidR="008B5EDE">
          <w:rPr>
            <w:noProof/>
            <w:webHidden/>
          </w:rPr>
        </w:r>
        <w:r w:rsidR="008B5EDE">
          <w:rPr>
            <w:noProof/>
            <w:webHidden/>
          </w:rPr>
          <w:fldChar w:fldCharType="separate"/>
        </w:r>
        <w:r w:rsidR="008B5EDE">
          <w:rPr>
            <w:noProof/>
            <w:webHidden/>
          </w:rPr>
          <w:t>11</w:t>
        </w:r>
        <w:r w:rsidR="008B5EDE">
          <w:rPr>
            <w:noProof/>
            <w:webHidden/>
          </w:rPr>
          <w:fldChar w:fldCharType="end"/>
        </w:r>
      </w:hyperlink>
    </w:p>
    <w:p w14:paraId="64B2CC65" w14:textId="76848888" w:rsidR="008B5EDE" w:rsidRDefault="00E05B8C">
      <w:pPr>
        <w:pStyle w:val="Inhopg1"/>
        <w:rPr>
          <w:rFonts w:asciiTheme="minorHAnsi" w:eastAsiaTheme="minorEastAsia" w:hAnsiTheme="minorHAnsi" w:cstheme="minorBidi"/>
          <w:noProof/>
          <w:color w:val="auto"/>
          <w:sz w:val="22"/>
          <w:szCs w:val="22"/>
        </w:rPr>
      </w:pPr>
      <w:hyperlink w:anchor="_Toc83905602" w:history="1">
        <w:r w:rsidR="008B5EDE" w:rsidRPr="00244251">
          <w:rPr>
            <w:rStyle w:val="Hyperlink"/>
            <w:noProof/>
          </w:rPr>
          <w:t xml:space="preserve">ANNEX III </w:t>
        </w:r>
        <w:r w:rsidR="008B5EDE">
          <w:rPr>
            <w:rFonts w:asciiTheme="minorHAnsi" w:eastAsiaTheme="minorEastAsia" w:hAnsiTheme="minorHAnsi" w:cstheme="minorBidi"/>
            <w:noProof/>
            <w:color w:val="auto"/>
            <w:sz w:val="22"/>
            <w:szCs w:val="22"/>
          </w:rPr>
          <w:tab/>
        </w:r>
        <w:r w:rsidR="008B5EDE" w:rsidRPr="00244251">
          <w:rPr>
            <w:rStyle w:val="Hyperlink"/>
            <w:noProof/>
          </w:rPr>
          <w:t>Het acceptatieplan</w:t>
        </w:r>
        <w:r w:rsidR="008B5EDE">
          <w:rPr>
            <w:noProof/>
            <w:webHidden/>
          </w:rPr>
          <w:tab/>
        </w:r>
        <w:r w:rsidR="008B5EDE">
          <w:rPr>
            <w:noProof/>
            <w:webHidden/>
          </w:rPr>
          <w:fldChar w:fldCharType="begin"/>
        </w:r>
        <w:r w:rsidR="008B5EDE">
          <w:rPr>
            <w:noProof/>
            <w:webHidden/>
          </w:rPr>
          <w:instrText xml:space="preserve"> PAGEREF _Toc83905602 \h </w:instrText>
        </w:r>
        <w:r w:rsidR="008B5EDE">
          <w:rPr>
            <w:noProof/>
            <w:webHidden/>
          </w:rPr>
        </w:r>
        <w:r w:rsidR="008B5EDE">
          <w:rPr>
            <w:noProof/>
            <w:webHidden/>
          </w:rPr>
          <w:fldChar w:fldCharType="separate"/>
        </w:r>
        <w:r w:rsidR="008B5EDE">
          <w:rPr>
            <w:noProof/>
            <w:webHidden/>
          </w:rPr>
          <w:t>12</w:t>
        </w:r>
        <w:r w:rsidR="008B5EDE">
          <w:rPr>
            <w:noProof/>
            <w:webHidden/>
          </w:rPr>
          <w:fldChar w:fldCharType="end"/>
        </w:r>
      </w:hyperlink>
    </w:p>
    <w:p w14:paraId="3A5823D8" w14:textId="55B219DE" w:rsidR="008B5EDE" w:rsidRDefault="00E05B8C">
      <w:pPr>
        <w:pStyle w:val="Inhopg1"/>
        <w:rPr>
          <w:rFonts w:asciiTheme="minorHAnsi" w:eastAsiaTheme="minorEastAsia" w:hAnsiTheme="minorHAnsi" w:cstheme="minorBidi"/>
          <w:noProof/>
          <w:color w:val="auto"/>
          <w:sz w:val="22"/>
          <w:szCs w:val="22"/>
        </w:rPr>
      </w:pPr>
      <w:hyperlink w:anchor="_Toc83905603" w:history="1">
        <w:r w:rsidR="008B5EDE" w:rsidRPr="00244251">
          <w:rPr>
            <w:rStyle w:val="Hyperlink"/>
            <w:noProof/>
          </w:rPr>
          <w:t xml:space="preserve">ANNEX IV </w:t>
        </w:r>
        <w:r w:rsidR="008B5EDE">
          <w:rPr>
            <w:rFonts w:asciiTheme="minorHAnsi" w:eastAsiaTheme="minorEastAsia" w:hAnsiTheme="minorHAnsi" w:cstheme="minorBidi"/>
            <w:noProof/>
            <w:color w:val="auto"/>
            <w:sz w:val="22"/>
            <w:szCs w:val="22"/>
          </w:rPr>
          <w:tab/>
        </w:r>
        <w:r w:rsidR="008B5EDE" w:rsidRPr="00244251">
          <w:rPr>
            <w:rStyle w:val="Hyperlink"/>
            <w:noProof/>
          </w:rPr>
          <w:t>Het toetsingsplan ontwerpwerkzaamheden</w:t>
        </w:r>
        <w:r w:rsidR="008B5EDE">
          <w:rPr>
            <w:noProof/>
            <w:webHidden/>
          </w:rPr>
          <w:tab/>
        </w:r>
        <w:r w:rsidR="008B5EDE">
          <w:rPr>
            <w:noProof/>
            <w:webHidden/>
          </w:rPr>
          <w:fldChar w:fldCharType="begin"/>
        </w:r>
        <w:r w:rsidR="008B5EDE">
          <w:rPr>
            <w:noProof/>
            <w:webHidden/>
          </w:rPr>
          <w:instrText xml:space="preserve"> PAGEREF _Toc83905603 \h </w:instrText>
        </w:r>
        <w:r w:rsidR="008B5EDE">
          <w:rPr>
            <w:noProof/>
            <w:webHidden/>
          </w:rPr>
        </w:r>
        <w:r w:rsidR="008B5EDE">
          <w:rPr>
            <w:noProof/>
            <w:webHidden/>
          </w:rPr>
          <w:fldChar w:fldCharType="separate"/>
        </w:r>
        <w:r w:rsidR="008B5EDE">
          <w:rPr>
            <w:noProof/>
            <w:webHidden/>
          </w:rPr>
          <w:t>13</w:t>
        </w:r>
        <w:r w:rsidR="008B5EDE">
          <w:rPr>
            <w:noProof/>
            <w:webHidden/>
          </w:rPr>
          <w:fldChar w:fldCharType="end"/>
        </w:r>
      </w:hyperlink>
    </w:p>
    <w:p w14:paraId="6263F78C" w14:textId="6660102E" w:rsidR="008B5EDE" w:rsidRDefault="00E05B8C">
      <w:pPr>
        <w:pStyle w:val="Inhopg1"/>
        <w:rPr>
          <w:rFonts w:asciiTheme="minorHAnsi" w:eastAsiaTheme="minorEastAsia" w:hAnsiTheme="minorHAnsi" w:cstheme="minorBidi"/>
          <w:noProof/>
          <w:color w:val="auto"/>
          <w:sz w:val="22"/>
          <w:szCs w:val="22"/>
        </w:rPr>
      </w:pPr>
      <w:hyperlink w:anchor="_Toc83905604" w:history="1">
        <w:r w:rsidR="008B5EDE" w:rsidRPr="00244251">
          <w:rPr>
            <w:rStyle w:val="Hyperlink"/>
            <w:noProof/>
          </w:rPr>
          <w:t xml:space="preserve">ANNEX V  </w:t>
        </w:r>
        <w:r w:rsidR="008B5EDE">
          <w:rPr>
            <w:rFonts w:asciiTheme="minorHAnsi" w:eastAsiaTheme="minorEastAsia" w:hAnsiTheme="minorHAnsi" w:cstheme="minorBidi"/>
            <w:noProof/>
            <w:color w:val="auto"/>
            <w:sz w:val="22"/>
            <w:szCs w:val="22"/>
          </w:rPr>
          <w:tab/>
        </w:r>
        <w:r w:rsidR="008B5EDE" w:rsidRPr="00244251">
          <w:rPr>
            <w:rStyle w:val="Hyperlink"/>
            <w:noProof/>
          </w:rPr>
          <w:t>De vrijkomende materialen</w:t>
        </w:r>
        <w:r w:rsidR="008B5EDE">
          <w:rPr>
            <w:noProof/>
            <w:webHidden/>
          </w:rPr>
          <w:tab/>
        </w:r>
        <w:r w:rsidR="008B5EDE">
          <w:rPr>
            <w:noProof/>
            <w:webHidden/>
          </w:rPr>
          <w:fldChar w:fldCharType="begin"/>
        </w:r>
        <w:r w:rsidR="008B5EDE">
          <w:rPr>
            <w:noProof/>
            <w:webHidden/>
          </w:rPr>
          <w:instrText xml:space="preserve"> PAGEREF _Toc83905604 \h </w:instrText>
        </w:r>
        <w:r w:rsidR="008B5EDE">
          <w:rPr>
            <w:noProof/>
            <w:webHidden/>
          </w:rPr>
        </w:r>
        <w:r w:rsidR="008B5EDE">
          <w:rPr>
            <w:noProof/>
            <w:webHidden/>
          </w:rPr>
          <w:fldChar w:fldCharType="separate"/>
        </w:r>
        <w:r w:rsidR="008B5EDE">
          <w:rPr>
            <w:noProof/>
            <w:webHidden/>
          </w:rPr>
          <w:t>14</w:t>
        </w:r>
        <w:r w:rsidR="008B5EDE">
          <w:rPr>
            <w:noProof/>
            <w:webHidden/>
          </w:rPr>
          <w:fldChar w:fldCharType="end"/>
        </w:r>
      </w:hyperlink>
    </w:p>
    <w:p w14:paraId="301CAD26" w14:textId="4DD22E7B" w:rsidR="008B5EDE" w:rsidRDefault="00E05B8C">
      <w:pPr>
        <w:pStyle w:val="Inhopg1"/>
        <w:rPr>
          <w:rFonts w:asciiTheme="minorHAnsi" w:eastAsiaTheme="minorEastAsia" w:hAnsiTheme="minorHAnsi" w:cstheme="minorBidi"/>
          <w:noProof/>
          <w:color w:val="auto"/>
          <w:sz w:val="22"/>
          <w:szCs w:val="22"/>
        </w:rPr>
      </w:pPr>
      <w:hyperlink w:anchor="_Toc83905605" w:history="1">
        <w:r w:rsidR="008B5EDE" w:rsidRPr="00244251">
          <w:rPr>
            <w:rStyle w:val="Hyperlink"/>
            <w:noProof/>
          </w:rPr>
          <w:t xml:space="preserve">ANNEX VI </w:t>
        </w:r>
        <w:r w:rsidR="008B5EDE">
          <w:rPr>
            <w:rFonts w:asciiTheme="minorHAnsi" w:eastAsiaTheme="minorEastAsia" w:hAnsiTheme="minorHAnsi" w:cstheme="minorBidi"/>
            <w:noProof/>
            <w:color w:val="auto"/>
            <w:sz w:val="22"/>
            <w:szCs w:val="22"/>
          </w:rPr>
          <w:tab/>
        </w:r>
        <w:r w:rsidR="008B5EDE" w:rsidRPr="00244251">
          <w:rPr>
            <w:rStyle w:val="Hyperlink"/>
            <w:noProof/>
          </w:rPr>
          <w:t>Het overzicht van werkzaamheden die door de Nevenopdrachtnemers worden verricht alsmede van de tijdstippen waarop zij worden uitgevoerd en coördinatieovereenkomst</w:t>
        </w:r>
        <w:r w:rsidR="008B5EDE">
          <w:rPr>
            <w:noProof/>
            <w:webHidden/>
          </w:rPr>
          <w:tab/>
        </w:r>
        <w:r w:rsidR="008B5EDE">
          <w:rPr>
            <w:noProof/>
            <w:webHidden/>
          </w:rPr>
          <w:fldChar w:fldCharType="begin"/>
        </w:r>
        <w:r w:rsidR="008B5EDE">
          <w:rPr>
            <w:noProof/>
            <w:webHidden/>
          </w:rPr>
          <w:instrText xml:space="preserve"> PAGEREF _Toc83905605 \h </w:instrText>
        </w:r>
        <w:r w:rsidR="008B5EDE">
          <w:rPr>
            <w:noProof/>
            <w:webHidden/>
          </w:rPr>
        </w:r>
        <w:r w:rsidR="008B5EDE">
          <w:rPr>
            <w:noProof/>
            <w:webHidden/>
          </w:rPr>
          <w:fldChar w:fldCharType="separate"/>
        </w:r>
        <w:r w:rsidR="008B5EDE">
          <w:rPr>
            <w:noProof/>
            <w:webHidden/>
          </w:rPr>
          <w:t>15</w:t>
        </w:r>
        <w:r w:rsidR="008B5EDE">
          <w:rPr>
            <w:noProof/>
            <w:webHidden/>
          </w:rPr>
          <w:fldChar w:fldCharType="end"/>
        </w:r>
      </w:hyperlink>
    </w:p>
    <w:p w14:paraId="572B44DF" w14:textId="10CFA71E" w:rsidR="008B5EDE" w:rsidRDefault="00E05B8C">
      <w:pPr>
        <w:pStyle w:val="Inhopg1"/>
        <w:rPr>
          <w:rFonts w:asciiTheme="minorHAnsi" w:eastAsiaTheme="minorEastAsia" w:hAnsiTheme="minorHAnsi" w:cstheme="minorBidi"/>
          <w:noProof/>
          <w:color w:val="auto"/>
          <w:sz w:val="22"/>
          <w:szCs w:val="22"/>
        </w:rPr>
      </w:pPr>
      <w:hyperlink w:anchor="_Toc83905606" w:history="1">
        <w:r w:rsidR="008B5EDE" w:rsidRPr="00244251">
          <w:rPr>
            <w:rStyle w:val="Hyperlink"/>
            <w:noProof/>
          </w:rPr>
          <w:t>ANNEX VII</w:t>
        </w:r>
        <w:r w:rsidR="008B5EDE">
          <w:rPr>
            <w:rFonts w:asciiTheme="minorHAnsi" w:eastAsiaTheme="minorEastAsia" w:hAnsiTheme="minorHAnsi" w:cstheme="minorBidi"/>
            <w:noProof/>
            <w:color w:val="auto"/>
            <w:sz w:val="22"/>
            <w:szCs w:val="22"/>
          </w:rPr>
          <w:tab/>
        </w:r>
        <w:r w:rsidR="008B5EDE" w:rsidRPr="00244251">
          <w:rPr>
            <w:rStyle w:val="Hyperlink"/>
            <w:noProof/>
          </w:rPr>
          <w:t>De verrekening van wijzigingen van lonen, sociale lasten, prijzen, huren en vrachten</w:t>
        </w:r>
        <w:r w:rsidR="008B5EDE">
          <w:rPr>
            <w:noProof/>
            <w:webHidden/>
          </w:rPr>
          <w:tab/>
        </w:r>
        <w:r w:rsidR="008B5EDE">
          <w:rPr>
            <w:noProof/>
            <w:webHidden/>
          </w:rPr>
          <w:fldChar w:fldCharType="begin"/>
        </w:r>
        <w:r w:rsidR="008B5EDE">
          <w:rPr>
            <w:noProof/>
            <w:webHidden/>
          </w:rPr>
          <w:instrText xml:space="preserve"> PAGEREF _Toc83905606 \h </w:instrText>
        </w:r>
        <w:r w:rsidR="008B5EDE">
          <w:rPr>
            <w:noProof/>
            <w:webHidden/>
          </w:rPr>
        </w:r>
        <w:r w:rsidR="008B5EDE">
          <w:rPr>
            <w:noProof/>
            <w:webHidden/>
          </w:rPr>
          <w:fldChar w:fldCharType="separate"/>
        </w:r>
        <w:r w:rsidR="008B5EDE">
          <w:rPr>
            <w:noProof/>
            <w:webHidden/>
          </w:rPr>
          <w:t>16</w:t>
        </w:r>
        <w:r w:rsidR="008B5EDE">
          <w:rPr>
            <w:noProof/>
            <w:webHidden/>
          </w:rPr>
          <w:fldChar w:fldCharType="end"/>
        </w:r>
      </w:hyperlink>
    </w:p>
    <w:p w14:paraId="31FE1673" w14:textId="2B549E2F" w:rsidR="008B5EDE" w:rsidRDefault="00E05B8C">
      <w:pPr>
        <w:pStyle w:val="Inhopg1"/>
        <w:rPr>
          <w:rFonts w:asciiTheme="minorHAnsi" w:eastAsiaTheme="minorEastAsia" w:hAnsiTheme="minorHAnsi" w:cstheme="minorBidi"/>
          <w:noProof/>
          <w:color w:val="auto"/>
          <w:sz w:val="22"/>
          <w:szCs w:val="22"/>
        </w:rPr>
      </w:pPr>
      <w:hyperlink w:anchor="_Toc83905607" w:history="1">
        <w:r w:rsidR="008B5EDE" w:rsidRPr="00244251">
          <w:rPr>
            <w:rStyle w:val="Hyperlink"/>
            <w:noProof/>
          </w:rPr>
          <w:t>ANNEX VIII</w:t>
        </w:r>
        <w:r w:rsidR="008B5EDE">
          <w:rPr>
            <w:rFonts w:asciiTheme="minorHAnsi" w:eastAsiaTheme="minorEastAsia" w:hAnsiTheme="minorHAnsi" w:cstheme="minorBidi"/>
            <w:noProof/>
            <w:color w:val="auto"/>
            <w:sz w:val="22"/>
            <w:szCs w:val="22"/>
          </w:rPr>
          <w:tab/>
        </w:r>
        <w:r w:rsidR="008B5EDE" w:rsidRPr="00244251">
          <w:rPr>
            <w:rStyle w:val="Hyperlink"/>
            <w:noProof/>
          </w:rPr>
          <w:t>De stelposten</w:t>
        </w:r>
        <w:r w:rsidR="008B5EDE">
          <w:rPr>
            <w:noProof/>
            <w:webHidden/>
          </w:rPr>
          <w:tab/>
        </w:r>
        <w:r w:rsidR="008B5EDE">
          <w:rPr>
            <w:noProof/>
            <w:webHidden/>
          </w:rPr>
          <w:fldChar w:fldCharType="begin"/>
        </w:r>
        <w:r w:rsidR="008B5EDE">
          <w:rPr>
            <w:noProof/>
            <w:webHidden/>
          </w:rPr>
          <w:instrText xml:space="preserve"> PAGEREF _Toc83905607 \h </w:instrText>
        </w:r>
        <w:r w:rsidR="008B5EDE">
          <w:rPr>
            <w:noProof/>
            <w:webHidden/>
          </w:rPr>
        </w:r>
        <w:r w:rsidR="008B5EDE">
          <w:rPr>
            <w:noProof/>
            <w:webHidden/>
          </w:rPr>
          <w:fldChar w:fldCharType="separate"/>
        </w:r>
        <w:r w:rsidR="008B5EDE">
          <w:rPr>
            <w:noProof/>
            <w:webHidden/>
          </w:rPr>
          <w:t>17</w:t>
        </w:r>
        <w:r w:rsidR="008B5EDE">
          <w:rPr>
            <w:noProof/>
            <w:webHidden/>
          </w:rPr>
          <w:fldChar w:fldCharType="end"/>
        </w:r>
      </w:hyperlink>
    </w:p>
    <w:p w14:paraId="7BB001C8" w14:textId="5A94368E" w:rsidR="008B5EDE" w:rsidRDefault="00E05B8C">
      <w:pPr>
        <w:pStyle w:val="Inhopg1"/>
        <w:rPr>
          <w:rFonts w:asciiTheme="minorHAnsi" w:eastAsiaTheme="minorEastAsia" w:hAnsiTheme="minorHAnsi" w:cstheme="minorBidi"/>
          <w:noProof/>
          <w:color w:val="auto"/>
          <w:sz w:val="22"/>
          <w:szCs w:val="22"/>
        </w:rPr>
      </w:pPr>
      <w:hyperlink w:anchor="_Toc83905608" w:history="1">
        <w:r w:rsidR="008B5EDE" w:rsidRPr="00244251">
          <w:rPr>
            <w:rStyle w:val="Hyperlink"/>
            <w:noProof/>
          </w:rPr>
          <w:t xml:space="preserve">ANNEX IX </w:t>
        </w:r>
        <w:r w:rsidR="008B5EDE">
          <w:rPr>
            <w:rFonts w:asciiTheme="minorHAnsi" w:eastAsiaTheme="minorEastAsia" w:hAnsiTheme="minorHAnsi" w:cstheme="minorBidi"/>
            <w:noProof/>
            <w:color w:val="auto"/>
            <w:sz w:val="22"/>
            <w:szCs w:val="22"/>
          </w:rPr>
          <w:tab/>
        </w:r>
        <w:r w:rsidR="008B5EDE" w:rsidRPr="00244251">
          <w:rPr>
            <w:rStyle w:val="Hyperlink"/>
            <w:noProof/>
          </w:rPr>
          <w:t>De bankgarantie</w:t>
        </w:r>
        <w:r w:rsidR="008B5EDE">
          <w:rPr>
            <w:noProof/>
            <w:webHidden/>
          </w:rPr>
          <w:tab/>
        </w:r>
        <w:r w:rsidR="008B5EDE">
          <w:rPr>
            <w:noProof/>
            <w:webHidden/>
          </w:rPr>
          <w:fldChar w:fldCharType="begin"/>
        </w:r>
        <w:r w:rsidR="008B5EDE">
          <w:rPr>
            <w:noProof/>
            <w:webHidden/>
          </w:rPr>
          <w:instrText xml:space="preserve"> PAGEREF _Toc83905608 \h </w:instrText>
        </w:r>
        <w:r w:rsidR="008B5EDE">
          <w:rPr>
            <w:noProof/>
            <w:webHidden/>
          </w:rPr>
        </w:r>
        <w:r w:rsidR="008B5EDE">
          <w:rPr>
            <w:noProof/>
            <w:webHidden/>
          </w:rPr>
          <w:fldChar w:fldCharType="separate"/>
        </w:r>
        <w:r w:rsidR="008B5EDE">
          <w:rPr>
            <w:noProof/>
            <w:webHidden/>
          </w:rPr>
          <w:t>18</w:t>
        </w:r>
        <w:r w:rsidR="008B5EDE">
          <w:rPr>
            <w:noProof/>
            <w:webHidden/>
          </w:rPr>
          <w:fldChar w:fldCharType="end"/>
        </w:r>
      </w:hyperlink>
    </w:p>
    <w:p w14:paraId="2A4144DA" w14:textId="3BBECA90" w:rsidR="008B5EDE" w:rsidRDefault="00E05B8C">
      <w:pPr>
        <w:pStyle w:val="Inhopg1"/>
        <w:rPr>
          <w:rFonts w:asciiTheme="minorHAnsi" w:eastAsiaTheme="minorEastAsia" w:hAnsiTheme="minorHAnsi" w:cstheme="minorBidi"/>
          <w:noProof/>
          <w:color w:val="auto"/>
          <w:sz w:val="22"/>
          <w:szCs w:val="22"/>
        </w:rPr>
      </w:pPr>
      <w:hyperlink w:anchor="_Toc83905609" w:history="1">
        <w:r w:rsidR="008B5EDE" w:rsidRPr="00244251">
          <w:rPr>
            <w:rStyle w:val="Hyperlink"/>
            <w:noProof/>
          </w:rPr>
          <w:t xml:space="preserve">ANNEX X  </w:t>
        </w:r>
        <w:r w:rsidR="008B5EDE">
          <w:rPr>
            <w:rFonts w:asciiTheme="minorHAnsi" w:eastAsiaTheme="minorEastAsia" w:hAnsiTheme="minorHAnsi" w:cstheme="minorBidi"/>
            <w:noProof/>
            <w:color w:val="auto"/>
            <w:sz w:val="22"/>
            <w:szCs w:val="22"/>
          </w:rPr>
          <w:tab/>
        </w:r>
        <w:r w:rsidR="008B5EDE" w:rsidRPr="00244251">
          <w:rPr>
            <w:rStyle w:val="Hyperlink"/>
            <w:noProof/>
          </w:rPr>
          <w:t>De verzekeringen</w:t>
        </w:r>
        <w:r w:rsidR="008B5EDE">
          <w:rPr>
            <w:noProof/>
            <w:webHidden/>
          </w:rPr>
          <w:tab/>
        </w:r>
        <w:r w:rsidR="008B5EDE">
          <w:rPr>
            <w:noProof/>
            <w:webHidden/>
          </w:rPr>
          <w:fldChar w:fldCharType="begin"/>
        </w:r>
        <w:r w:rsidR="008B5EDE">
          <w:rPr>
            <w:noProof/>
            <w:webHidden/>
          </w:rPr>
          <w:instrText xml:space="preserve"> PAGEREF _Toc83905609 \h </w:instrText>
        </w:r>
        <w:r w:rsidR="008B5EDE">
          <w:rPr>
            <w:noProof/>
            <w:webHidden/>
          </w:rPr>
        </w:r>
        <w:r w:rsidR="008B5EDE">
          <w:rPr>
            <w:noProof/>
            <w:webHidden/>
          </w:rPr>
          <w:fldChar w:fldCharType="separate"/>
        </w:r>
        <w:r w:rsidR="008B5EDE">
          <w:rPr>
            <w:noProof/>
            <w:webHidden/>
          </w:rPr>
          <w:t>19</w:t>
        </w:r>
        <w:r w:rsidR="008B5EDE">
          <w:rPr>
            <w:noProof/>
            <w:webHidden/>
          </w:rPr>
          <w:fldChar w:fldCharType="end"/>
        </w:r>
      </w:hyperlink>
    </w:p>
    <w:p w14:paraId="24FB27F4" w14:textId="68AF007B" w:rsidR="008B5EDE" w:rsidRDefault="00E05B8C">
      <w:pPr>
        <w:pStyle w:val="Inhopg1"/>
        <w:rPr>
          <w:rFonts w:asciiTheme="minorHAnsi" w:eastAsiaTheme="minorEastAsia" w:hAnsiTheme="minorHAnsi" w:cstheme="minorBidi"/>
          <w:noProof/>
          <w:color w:val="auto"/>
          <w:sz w:val="22"/>
          <w:szCs w:val="22"/>
        </w:rPr>
      </w:pPr>
      <w:hyperlink w:anchor="_Toc83905610" w:history="1">
        <w:r w:rsidR="008B5EDE" w:rsidRPr="00244251">
          <w:rPr>
            <w:rStyle w:val="Hyperlink"/>
            <w:noProof/>
          </w:rPr>
          <w:t xml:space="preserve">ANNEX XI </w:t>
        </w:r>
        <w:r w:rsidR="008B5EDE">
          <w:rPr>
            <w:rFonts w:asciiTheme="minorHAnsi" w:eastAsiaTheme="minorEastAsia" w:hAnsiTheme="minorHAnsi" w:cstheme="minorBidi"/>
            <w:noProof/>
            <w:color w:val="auto"/>
            <w:sz w:val="22"/>
            <w:szCs w:val="22"/>
          </w:rPr>
          <w:tab/>
        </w:r>
        <w:r w:rsidR="008B5EDE" w:rsidRPr="00244251">
          <w:rPr>
            <w:rStyle w:val="Hyperlink"/>
            <w:noProof/>
          </w:rPr>
          <w:t>De geschillenregeling Raad van Deskundigen</w:t>
        </w:r>
        <w:r w:rsidR="008B5EDE">
          <w:rPr>
            <w:noProof/>
            <w:webHidden/>
          </w:rPr>
          <w:tab/>
        </w:r>
        <w:r w:rsidR="008B5EDE">
          <w:rPr>
            <w:noProof/>
            <w:webHidden/>
          </w:rPr>
          <w:fldChar w:fldCharType="begin"/>
        </w:r>
        <w:r w:rsidR="008B5EDE">
          <w:rPr>
            <w:noProof/>
            <w:webHidden/>
          </w:rPr>
          <w:instrText xml:space="preserve"> PAGEREF _Toc83905610 \h </w:instrText>
        </w:r>
        <w:r w:rsidR="008B5EDE">
          <w:rPr>
            <w:noProof/>
            <w:webHidden/>
          </w:rPr>
        </w:r>
        <w:r w:rsidR="008B5EDE">
          <w:rPr>
            <w:noProof/>
            <w:webHidden/>
          </w:rPr>
          <w:fldChar w:fldCharType="separate"/>
        </w:r>
        <w:r w:rsidR="008B5EDE">
          <w:rPr>
            <w:noProof/>
            <w:webHidden/>
          </w:rPr>
          <w:t>20</w:t>
        </w:r>
        <w:r w:rsidR="008B5EDE">
          <w:rPr>
            <w:noProof/>
            <w:webHidden/>
          </w:rPr>
          <w:fldChar w:fldCharType="end"/>
        </w:r>
      </w:hyperlink>
    </w:p>
    <w:p w14:paraId="52387D6D" w14:textId="20016AA2" w:rsidR="008B5EDE" w:rsidRDefault="00E05B8C">
      <w:pPr>
        <w:pStyle w:val="Inhopg1"/>
        <w:rPr>
          <w:rFonts w:asciiTheme="minorHAnsi" w:eastAsiaTheme="minorEastAsia" w:hAnsiTheme="minorHAnsi" w:cstheme="minorBidi"/>
          <w:noProof/>
          <w:color w:val="auto"/>
          <w:sz w:val="22"/>
          <w:szCs w:val="22"/>
        </w:rPr>
      </w:pPr>
      <w:hyperlink w:anchor="_Toc83905611" w:history="1">
        <w:r w:rsidR="008B5EDE" w:rsidRPr="00244251">
          <w:rPr>
            <w:rStyle w:val="Hyperlink"/>
            <w:noProof/>
          </w:rPr>
          <w:t>ANNEX XII</w:t>
        </w:r>
        <w:r w:rsidR="008B5EDE">
          <w:rPr>
            <w:rFonts w:asciiTheme="minorHAnsi" w:eastAsiaTheme="minorEastAsia" w:hAnsiTheme="minorHAnsi" w:cstheme="minorBidi"/>
            <w:noProof/>
            <w:color w:val="auto"/>
            <w:sz w:val="22"/>
            <w:szCs w:val="22"/>
          </w:rPr>
          <w:tab/>
        </w:r>
        <w:r w:rsidR="008B5EDE" w:rsidRPr="00244251">
          <w:rPr>
            <w:rStyle w:val="Hyperlink"/>
            <w:noProof/>
          </w:rPr>
          <w:t>Wijzigingen UAV-GC 2005</w:t>
        </w:r>
        <w:r w:rsidR="008B5EDE">
          <w:rPr>
            <w:noProof/>
            <w:webHidden/>
          </w:rPr>
          <w:tab/>
        </w:r>
        <w:r w:rsidR="008B5EDE">
          <w:rPr>
            <w:noProof/>
            <w:webHidden/>
          </w:rPr>
          <w:fldChar w:fldCharType="begin"/>
        </w:r>
        <w:r w:rsidR="008B5EDE">
          <w:rPr>
            <w:noProof/>
            <w:webHidden/>
          </w:rPr>
          <w:instrText xml:space="preserve"> PAGEREF _Toc83905611 \h </w:instrText>
        </w:r>
        <w:r w:rsidR="008B5EDE">
          <w:rPr>
            <w:noProof/>
            <w:webHidden/>
          </w:rPr>
        </w:r>
        <w:r w:rsidR="008B5EDE">
          <w:rPr>
            <w:noProof/>
            <w:webHidden/>
          </w:rPr>
          <w:fldChar w:fldCharType="separate"/>
        </w:r>
        <w:r w:rsidR="008B5EDE">
          <w:rPr>
            <w:noProof/>
            <w:webHidden/>
          </w:rPr>
          <w:t>21</w:t>
        </w:r>
        <w:r w:rsidR="008B5EDE">
          <w:rPr>
            <w:noProof/>
            <w:webHidden/>
          </w:rPr>
          <w:fldChar w:fldCharType="end"/>
        </w:r>
      </w:hyperlink>
    </w:p>
    <w:p w14:paraId="5C30AADE" w14:textId="14339CAB" w:rsidR="008B5EDE" w:rsidRDefault="00E05B8C">
      <w:pPr>
        <w:pStyle w:val="Inhopg1"/>
        <w:rPr>
          <w:rFonts w:asciiTheme="minorHAnsi" w:eastAsiaTheme="minorEastAsia" w:hAnsiTheme="minorHAnsi" w:cstheme="minorBidi"/>
          <w:noProof/>
          <w:color w:val="auto"/>
          <w:sz w:val="22"/>
          <w:szCs w:val="22"/>
        </w:rPr>
      </w:pPr>
      <w:hyperlink w:anchor="_Toc83905612" w:history="1">
        <w:r w:rsidR="008B5EDE" w:rsidRPr="00244251">
          <w:rPr>
            <w:rStyle w:val="Hyperlink"/>
            <w:noProof/>
          </w:rPr>
          <w:t>ANNEX XIII</w:t>
        </w:r>
        <w:r w:rsidR="008B5EDE">
          <w:rPr>
            <w:rFonts w:asciiTheme="minorHAnsi" w:eastAsiaTheme="minorEastAsia" w:hAnsiTheme="minorHAnsi" w:cstheme="minorBidi"/>
            <w:noProof/>
            <w:color w:val="auto"/>
            <w:sz w:val="22"/>
            <w:szCs w:val="22"/>
          </w:rPr>
          <w:tab/>
        </w:r>
        <w:r w:rsidR="008B5EDE" w:rsidRPr="00244251">
          <w:rPr>
            <w:rStyle w:val="Hyperlink"/>
            <w:noProof/>
          </w:rPr>
          <w:t>Informatie</w:t>
        </w:r>
        <w:r w:rsidR="008B5EDE">
          <w:rPr>
            <w:noProof/>
            <w:webHidden/>
          </w:rPr>
          <w:tab/>
        </w:r>
        <w:r w:rsidR="008B5EDE">
          <w:rPr>
            <w:noProof/>
            <w:webHidden/>
          </w:rPr>
          <w:fldChar w:fldCharType="begin"/>
        </w:r>
        <w:r w:rsidR="008B5EDE">
          <w:rPr>
            <w:noProof/>
            <w:webHidden/>
          </w:rPr>
          <w:instrText xml:space="preserve"> PAGEREF _Toc83905612 \h </w:instrText>
        </w:r>
        <w:r w:rsidR="008B5EDE">
          <w:rPr>
            <w:noProof/>
            <w:webHidden/>
          </w:rPr>
        </w:r>
        <w:r w:rsidR="008B5EDE">
          <w:rPr>
            <w:noProof/>
            <w:webHidden/>
          </w:rPr>
          <w:fldChar w:fldCharType="separate"/>
        </w:r>
        <w:r w:rsidR="008B5EDE">
          <w:rPr>
            <w:noProof/>
            <w:webHidden/>
          </w:rPr>
          <w:t>23</w:t>
        </w:r>
        <w:r w:rsidR="008B5EDE">
          <w:rPr>
            <w:noProof/>
            <w:webHidden/>
          </w:rPr>
          <w:fldChar w:fldCharType="end"/>
        </w:r>
      </w:hyperlink>
    </w:p>
    <w:p w14:paraId="5217F28B" w14:textId="1C8E6934" w:rsidR="008B5EDE" w:rsidRDefault="00E05B8C">
      <w:pPr>
        <w:pStyle w:val="Inhopg1"/>
        <w:rPr>
          <w:rFonts w:asciiTheme="minorHAnsi" w:eastAsiaTheme="minorEastAsia" w:hAnsiTheme="minorHAnsi" w:cstheme="minorBidi"/>
          <w:noProof/>
          <w:color w:val="auto"/>
          <w:sz w:val="22"/>
          <w:szCs w:val="22"/>
        </w:rPr>
      </w:pPr>
      <w:hyperlink w:anchor="_Toc83905613" w:history="1">
        <w:r w:rsidR="008B5EDE" w:rsidRPr="00244251">
          <w:rPr>
            <w:rStyle w:val="Hyperlink"/>
            <w:noProof/>
          </w:rPr>
          <w:t>ANNEX XIV</w:t>
        </w:r>
        <w:r w:rsidR="008B5EDE">
          <w:rPr>
            <w:rFonts w:asciiTheme="minorHAnsi" w:eastAsiaTheme="minorEastAsia" w:hAnsiTheme="minorHAnsi" w:cstheme="minorBidi"/>
            <w:noProof/>
            <w:color w:val="auto"/>
            <w:sz w:val="22"/>
            <w:szCs w:val="22"/>
          </w:rPr>
          <w:tab/>
        </w:r>
        <w:r w:rsidR="008B5EDE" w:rsidRPr="00244251">
          <w:rPr>
            <w:rStyle w:val="Hyperlink"/>
            <w:noProof/>
          </w:rPr>
          <w:t>Risico-allocatie</w:t>
        </w:r>
        <w:r w:rsidR="008B5EDE">
          <w:rPr>
            <w:noProof/>
            <w:webHidden/>
          </w:rPr>
          <w:tab/>
        </w:r>
        <w:r w:rsidR="008B5EDE">
          <w:rPr>
            <w:noProof/>
            <w:webHidden/>
          </w:rPr>
          <w:fldChar w:fldCharType="begin"/>
        </w:r>
        <w:r w:rsidR="008B5EDE">
          <w:rPr>
            <w:noProof/>
            <w:webHidden/>
          </w:rPr>
          <w:instrText xml:space="preserve"> PAGEREF _Toc83905613 \h </w:instrText>
        </w:r>
        <w:r w:rsidR="008B5EDE">
          <w:rPr>
            <w:noProof/>
            <w:webHidden/>
          </w:rPr>
        </w:r>
        <w:r w:rsidR="008B5EDE">
          <w:rPr>
            <w:noProof/>
            <w:webHidden/>
          </w:rPr>
          <w:fldChar w:fldCharType="separate"/>
        </w:r>
        <w:r w:rsidR="008B5EDE">
          <w:rPr>
            <w:noProof/>
            <w:webHidden/>
          </w:rPr>
          <w:t>24</w:t>
        </w:r>
        <w:r w:rsidR="008B5EDE">
          <w:rPr>
            <w:noProof/>
            <w:webHidden/>
          </w:rPr>
          <w:fldChar w:fldCharType="end"/>
        </w:r>
      </w:hyperlink>
    </w:p>
    <w:p w14:paraId="7BC0ADE9" w14:textId="1DFD961D" w:rsidR="008B5EDE" w:rsidRDefault="00E05B8C">
      <w:pPr>
        <w:pStyle w:val="Inhopg1"/>
        <w:rPr>
          <w:rFonts w:asciiTheme="minorHAnsi" w:eastAsiaTheme="minorEastAsia" w:hAnsiTheme="minorHAnsi" w:cstheme="minorBidi"/>
          <w:noProof/>
          <w:color w:val="auto"/>
          <w:sz w:val="22"/>
          <w:szCs w:val="22"/>
        </w:rPr>
      </w:pPr>
      <w:hyperlink w:anchor="_Toc83905614" w:history="1">
        <w:r w:rsidR="008B5EDE" w:rsidRPr="00244251">
          <w:rPr>
            <w:rStyle w:val="Hyperlink"/>
            <w:noProof/>
          </w:rPr>
          <w:t>ANNEX XV</w:t>
        </w:r>
        <w:r w:rsidR="008B5EDE">
          <w:rPr>
            <w:noProof/>
            <w:webHidden/>
          </w:rPr>
          <w:tab/>
        </w:r>
        <w:r w:rsidR="008B5EDE">
          <w:rPr>
            <w:noProof/>
            <w:webHidden/>
          </w:rPr>
          <w:fldChar w:fldCharType="begin"/>
        </w:r>
        <w:r w:rsidR="008B5EDE">
          <w:rPr>
            <w:noProof/>
            <w:webHidden/>
          </w:rPr>
          <w:instrText xml:space="preserve"> PAGEREF _Toc83905614 \h </w:instrText>
        </w:r>
        <w:r w:rsidR="008B5EDE">
          <w:rPr>
            <w:noProof/>
            <w:webHidden/>
          </w:rPr>
        </w:r>
        <w:r w:rsidR="008B5EDE">
          <w:rPr>
            <w:noProof/>
            <w:webHidden/>
          </w:rPr>
          <w:fldChar w:fldCharType="separate"/>
        </w:r>
        <w:r w:rsidR="008B5EDE">
          <w:rPr>
            <w:noProof/>
            <w:webHidden/>
          </w:rPr>
          <w:t>26</w:t>
        </w:r>
        <w:r w:rsidR="008B5EDE">
          <w:rPr>
            <w:noProof/>
            <w:webHidden/>
          </w:rPr>
          <w:fldChar w:fldCharType="end"/>
        </w:r>
      </w:hyperlink>
    </w:p>
    <w:p w14:paraId="29DCC7AB" w14:textId="67D84610" w:rsidR="008B5EDE" w:rsidRDefault="00E05B8C">
      <w:pPr>
        <w:pStyle w:val="Inhopg1"/>
        <w:rPr>
          <w:rFonts w:asciiTheme="minorHAnsi" w:eastAsiaTheme="minorEastAsia" w:hAnsiTheme="minorHAnsi" w:cstheme="minorBidi"/>
          <w:noProof/>
          <w:color w:val="auto"/>
          <w:sz w:val="22"/>
          <w:szCs w:val="22"/>
        </w:rPr>
      </w:pPr>
      <w:hyperlink w:anchor="_Toc83905615" w:history="1">
        <w:r w:rsidR="008B5EDE" w:rsidRPr="00244251">
          <w:rPr>
            <w:rStyle w:val="Hyperlink"/>
            <w:noProof/>
          </w:rPr>
          <w:t>Veiligheids- en gezondheidsplan</w:t>
        </w:r>
        <w:r w:rsidR="008B5EDE">
          <w:rPr>
            <w:noProof/>
            <w:webHidden/>
          </w:rPr>
          <w:tab/>
        </w:r>
        <w:r w:rsidR="008B5EDE">
          <w:rPr>
            <w:noProof/>
            <w:webHidden/>
          </w:rPr>
          <w:fldChar w:fldCharType="begin"/>
        </w:r>
        <w:r w:rsidR="008B5EDE">
          <w:rPr>
            <w:noProof/>
            <w:webHidden/>
          </w:rPr>
          <w:instrText xml:space="preserve"> PAGEREF _Toc83905615 \h </w:instrText>
        </w:r>
        <w:r w:rsidR="008B5EDE">
          <w:rPr>
            <w:noProof/>
            <w:webHidden/>
          </w:rPr>
        </w:r>
        <w:r w:rsidR="008B5EDE">
          <w:rPr>
            <w:noProof/>
            <w:webHidden/>
          </w:rPr>
          <w:fldChar w:fldCharType="separate"/>
        </w:r>
        <w:r w:rsidR="008B5EDE">
          <w:rPr>
            <w:noProof/>
            <w:webHidden/>
          </w:rPr>
          <w:t>26</w:t>
        </w:r>
        <w:r w:rsidR="008B5EDE">
          <w:rPr>
            <w:noProof/>
            <w:webHidden/>
          </w:rPr>
          <w:fldChar w:fldCharType="end"/>
        </w:r>
      </w:hyperlink>
    </w:p>
    <w:p w14:paraId="15E4C710" w14:textId="6F0F025D" w:rsidR="008B5EDE" w:rsidRDefault="00E05B8C">
      <w:pPr>
        <w:pStyle w:val="Inhopg1"/>
        <w:rPr>
          <w:rFonts w:asciiTheme="minorHAnsi" w:eastAsiaTheme="minorEastAsia" w:hAnsiTheme="minorHAnsi" w:cstheme="minorBidi"/>
          <w:noProof/>
          <w:color w:val="auto"/>
          <w:sz w:val="22"/>
          <w:szCs w:val="22"/>
        </w:rPr>
      </w:pPr>
      <w:hyperlink w:anchor="_Toc83905616" w:history="1">
        <w:r w:rsidR="008B5EDE" w:rsidRPr="00244251">
          <w:rPr>
            <w:rStyle w:val="Hyperlink"/>
            <w:noProof/>
          </w:rPr>
          <w:t>Annex</w:t>
        </w:r>
        <w:r w:rsidR="008B5EDE" w:rsidRPr="00244251">
          <w:rPr>
            <w:rStyle w:val="Hyperlink"/>
            <w:rFonts w:eastAsia="Times New Roman" w:cs="V&amp;W Syntax (Adobe)"/>
            <w:iCs/>
            <w:noProof/>
          </w:rPr>
          <w:t xml:space="preserve"> XVI </w:t>
        </w:r>
        <w:r w:rsidR="008B5EDE">
          <w:rPr>
            <w:rFonts w:asciiTheme="minorHAnsi" w:eastAsiaTheme="minorEastAsia" w:hAnsiTheme="minorHAnsi" w:cstheme="minorBidi"/>
            <w:noProof/>
            <w:color w:val="auto"/>
            <w:sz w:val="22"/>
            <w:szCs w:val="22"/>
          </w:rPr>
          <w:tab/>
        </w:r>
        <w:r w:rsidR="008B5EDE" w:rsidRPr="00244251">
          <w:rPr>
            <w:rStyle w:val="Hyperlink"/>
            <w:rFonts w:eastAsia="Times New Roman" w:cs="V&amp;W Syntax (Adobe)"/>
            <w:iCs/>
            <w:noProof/>
          </w:rPr>
          <w:t>Garanties</w:t>
        </w:r>
        <w:r w:rsidR="008B5EDE">
          <w:rPr>
            <w:noProof/>
            <w:webHidden/>
          </w:rPr>
          <w:tab/>
        </w:r>
        <w:r w:rsidR="008B5EDE">
          <w:rPr>
            <w:noProof/>
            <w:webHidden/>
          </w:rPr>
          <w:fldChar w:fldCharType="begin"/>
        </w:r>
        <w:r w:rsidR="008B5EDE">
          <w:rPr>
            <w:noProof/>
            <w:webHidden/>
          </w:rPr>
          <w:instrText xml:space="preserve"> PAGEREF _Toc83905616 \h </w:instrText>
        </w:r>
        <w:r w:rsidR="008B5EDE">
          <w:rPr>
            <w:noProof/>
            <w:webHidden/>
          </w:rPr>
        </w:r>
        <w:r w:rsidR="008B5EDE">
          <w:rPr>
            <w:noProof/>
            <w:webHidden/>
          </w:rPr>
          <w:fldChar w:fldCharType="separate"/>
        </w:r>
        <w:r w:rsidR="008B5EDE">
          <w:rPr>
            <w:noProof/>
            <w:webHidden/>
          </w:rPr>
          <w:t>27</w:t>
        </w:r>
        <w:r w:rsidR="008B5EDE">
          <w:rPr>
            <w:noProof/>
            <w:webHidden/>
          </w:rPr>
          <w:fldChar w:fldCharType="end"/>
        </w:r>
      </w:hyperlink>
    </w:p>
    <w:p w14:paraId="680DD402" w14:textId="4C412F93" w:rsidR="00405098" w:rsidRDefault="00587DB9">
      <w:r>
        <w:rPr>
          <w:b/>
        </w:rPr>
        <w:fldChar w:fldCharType="end"/>
      </w:r>
    </w:p>
    <w:p w14:paraId="758B2FF5" w14:textId="77777777" w:rsidR="00405098" w:rsidRDefault="00D257EF">
      <w:r>
        <w:br w:type="page"/>
      </w:r>
    </w:p>
    <w:p w14:paraId="77BBC508" w14:textId="77777777" w:rsidR="00405098" w:rsidRDefault="00405098">
      <w:pPr>
        <w:spacing w:line="1" w:lineRule="exact"/>
      </w:pPr>
    </w:p>
    <w:p w14:paraId="04019DC0" w14:textId="77777777" w:rsidR="00405098" w:rsidRDefault="00405098">
      <w:pPr>
        <w:spacing w:line="1" w:lineRule="exact"/>
        <w:sectPr w:rsidR="00405098" w:rsidSect="001B3301">
          <w:headerReference w:type="default" r:id="rId16"/>
          <w:type w:val="continuous"/>
          <w:pgSz w:w="11905" w:h="16837"/>
          <w:pgMar w:top="2664" w:right="1531" w:bottom="1133" w:left="2665" w:header="708" w:footer="708" w:gutter="0"/>
          <w:cols w:space="708"/>
        </w:sectPr>
      </w:pPr>
    </w:p>
    <w:p w14:paraId="4D0D6E4B" w14:textId="77777777" w:rsidR="00847409" w:rsidRPr="00AD2962" w:rsidRDefault="00847409" w:rsidP="00847409">
      <w:pPr>
        <w:autoSpaceDE w:val="0"/>
        <w:adjustRightInd w:val="0"/>
        <w:spacing w:line="240" w:lineRule="auto"/>
        <w:rPr>
          <w:b/>
          <w:bCs/>
          <w:sz w:val="32"/>
        </w:rPr>
      </w:pPr>
      <w:r w:rsidRPr="00AD2962">
        <w:rPr>
          <w:b/>
          <w:bCs/>
          <w:sz w:val="32"/>
        </w:rPr>
        <w:t>BASISOVEREENKOMST</w:t>
      </w:r>
    </w:p>
    <w:p w14:paraId="174D1F25" w14:textId="77777777" w:rsidR="00847409" w:rsidRPr="00AD2962" w:rsidRDefault="00847409" w:rsidP="00847409">
      <w:pPr>
        <w:autoSpaceDE w:val="0"/>
        <w:adjustRightInd w:val="0"/>
      </w:pPr>
    </w:p>
    <w:p w14:paraId="04B09780" w14:textId="77777777" w:rsidR="00847409" w:rsidRDefault="00847409" w:rsidP="00847409">
      <w:pPr>
        <w:autoSpaceDE w:val="0"/>
        <w:adjustRightInd w:val="0"/>
        <w:rPr>
          <w:b/>
          <w:bCs/>
          <w:color w:val="080000"/>
        </w:rPr>
      </w:pPr>
      <w:r w:rsidRPr="00AD2962">
        <w:rPr>
          <w:b/>
          <w:bCs/>
          <w:color w:val="080000"/>
        </w:rPr>
        <w:t>Ondergetekenden:</w:t>
      </w:r>
    </w:p>
    <w:p w14:paraId="05B0C0CD" w14:textId="77777777" w:rsidR="00847409" w:rsidRDefault="00847409" w:rsidP="00847409">
      <w:pPr>
        <w:autoSpaceDE w:val="0"/>
        <w:adjustRightInd w:val="0"/>
        <w:rPr>
          <w:bCs/>
          <w:color w:val="080000"/>
        </w:rPr>
      </w:pPr>
    </w:p>
    <w:p w14:paraId="102DCA13" w14:textId="7DB590C4" w:rsidR="008B5A9F" w:rsidRDefault="00D5430F" w:rsidP="00847409">
      <w:pPr>
        <w:autoSpaceDE w:val="0"/>
        <w:adjustRightInd w:val="0"/>
        <w:rPr>
          <w:bCs/>
          <w:color w:val="080000"/>
        </w:rPr>
      </w:pPr>
      <w:r>
        <w:rPr>
          <w:bCs/>
          <w:color w:val="080000"/>
        </w:rPr>
        <w:t xml:space="preserve">Heijmans Vastgoed </w:t>
      </w:r>
      <w:r w:rsidR="00F921CD">
        <w:rPr>
          <w:bCs/>
          <w:color w:val="080000"/>
        </w:rPr>
        <w:t>B.V.</w:t>
      </w:r>
      <w:r w:rsidR="00847409" w:rsidRPr="0082687D">
        <w:rPr>
          <w:bCs/>
          <w:color w:val="080000"/>
        </w:rPr>
        <w:t xml:space="preserve">, gevestigd te </w:t>
      </w:r>
      <w:r w:rsidR="00F175EF">
        <w:rPr>
          <w:bCs/>
          <w:color w:val="080000"/>
        </w:rPr>
        <w:t>Rosmalen</w:t>
      </w:r>
      <w:r w:rsidR="00847409" w:rsidRPr="0082687D">
        <w:rPr>
          <w:bCs/>
          <w:color w:val="080000"/>
        </w:rPr>
        <w:t>, vertegenwoordigd door</w:t>
      </w:r>
      <w:r w:rsidR="008B5A9F">
        <w:rPr>
          <w:bCs/>
          <w:color w:val="080000"/>
        </w:rPr>
        <w:t>:</w:t>
      </w:r>
    </w:p>
    <w:p w14:paraId="4666DBFA" w14:textId="703796C5" w:rsidR="00F175EF" w:rsidRDefault="00F175EF" w:rsidP="00847409">
      <w:pPr>
        <w:autoSpaceDE w:val="0"/>
        <w:adjustRightInd w:val="0"/>
        <w:rPr>
          <w:bCs/>
          <w:color w:val="080000"/>
        </w:rPr>
      </w:pPr>
    </w:p>
    <w:p w14:paraId="1F9FFC5A" w14:textId="13E62FF1" w:rsidR="00F175EF" w:rsidRDefault="00F175EF" w:rsidP="00847409">
      <w:pPr>
        <w:autoSpaceDE w:val="0"/>
        <w:adjustRightInd w:val="0"/>
        <w:rPr>
          <w:bCs/>
          <w:color w:val="080000"/>
        </w:rPr>
      </w:pPr>
      <w:r>
        <w:rPr>
          <w:bCs/>
          <w:color w:val="080000"/>
        </w:rPr>
        <w:t xml:space="preserve">de </w:t>
      </w:r>
      <w:r w:rsidR="00A44B28">
        <w:rPr>
          <w:bCs/>
          <w:color w:val="080000"/>
        </w:rPr>
        <w:t xml:space="preserve">dhr. D.J. Laheij en L. </w:t>
      </w:r>
      <w:proofErr w:type="spellStart"/>
      <w:r w:rsidR="00A44B28">
        <w:rPr>
          <w:bCs/>
          <w:color w:val="080000"/>
        </w:rPr>
        <w:t>Zuijdwijk</w:t>
      </w:r>
      <w:proofErr w:type="spellEnd"/>
    </w:p>
    <w:p w14:paraId="79C3ACB2" w14:textId="77777777" w:rsidR="008B5A9F" w:rsidRDefault="008B5A9F" w:rsidP="00847409">
      <w:pPr>
        <w:autoSpaceDE w:val="0"/>
        <w:adjustRightInd w:val="0"/>
        <w:rPr>
          <w:bCs/>
          <w:color w:val="080000"/>
        </w:rPr>
      </w:pPr>
    </w:p>
    <w:p w14:paraId="3FF2149E" w14:textId="3648FE84" w:rsidR="00847409" w:rsidRPr="0082687D" w:rsidRDefault="008B5A9F" w:rsidP="00847409">
      <w:pPr>
        <w:autoSpaceDE w:val="0"/>
        <w:adjustRightInd w:val="0"/>
        <w:rPr>
          <w:bCs/>
          <w:color w:val="080000"/>
        </w:rPr>
      </w:pPr>
      <w:r>
        <w:rPr>
          <w:bCs/>
          <w:color w:val="080000"/>
        </w:rPr>
        <w:t xml:space="preserve">hierna </w:t>
      </w:r>
      <w:r w:rsidR="00847409" w:rsidRPr="0082687D">
        <w:rPr>
          <w:bCs/>
          <w:color w:val="080000"/>
        </w:rPr>
        <w:t>te noemen: de Opdrachtgever</w:t>
      </w:r>
    </w:p>
    <w:p w14:paraId="450DD4AE" w14:textId="77777777" w:rsidR="00847409" w:rsidRPr="0082687D" w:rsidRDefault="00847409" w:rsidP="00847409">
      <w:pPr>
        <w:autoSpaceDE w:val="0"/>
        <w:adjustRightInd w:val="0"/>
        <w:rPr>
          <w:bCs/>
          <w:color w:val="080000"/>
        </w:rPr>
      </w:pPr>
    </w:p>
    <w:p w14:paraId="3EA4E48A" w14:textId="77777777" w:rsidR="00847409" w:rsidRPr="0082687D" w:rsidRDefault="00847409" w:rsidP="00847409">
      <w:pPr>
        <w:autoSpaceDE w:val="0"/>
        <w:adjustRightInd w:val="0"/>
        <w:rPr>
          <w:bCs/>
          <w:color w:val="080000"/>
        </w:rPr>
      </w:pPr>
      <w:r w:rsidRPr="0082687D">
        <w:rPr>
          <w:bCs/>
          <w:color w:val="080000"/>
        </w:rPr>
        <w:t>en</w:t>
      </w:r>
    </w:p>
    <w:p w14:paraId="56E046FE" w14:textId="77777777" w:rsidR="00847409" w:rsidRDefault="00847409" w:rsidP="00847409">
      <w:pPr>
        <w:autoSpaceDE w:val="0"/>
        <w:adjustRightInd w:val="0"/>
        <w:rPr>
          <w:bCs/>
          <w:color w:val="080000"/>
        </w:rPr>
      </w:pPr>
    </w:p>
    <w:p w14:paraId="75105556" w14:textId="77777777" w:rsidR="00847409" w:rsidRDefault="00847409" w:rsidP="00847409">
      <w:pPr>
        <w:autoSpaceDE w:val="0"/>
        <w:adjustRightInd w:val="0"/>
        <w:rPr>
          <w:bCs/>
          <w:color w:val="080000"/>
        </w:rPr>
      </w:pPr>
      <w:r>
        <w:rPr>
          <w:rFonts w:eastAsia="Times New Roman"/>
          <w:color w:val="080000"/>
        </w:rPr>
        <w:fldChar w:fldCharType="begin">
          <w:ffData>
            <w:name w:val="Text6"/>
            <w:enabled/>
            <w:calcOnExit w:val="0"/>
            <w:textInput>
              <w:default w:val="&lt;vul naam contractant in&gt;"/>
            </w:textInput>
          </w:ffData>
        </w:fldChar>
      </w:r>
      <w:bookmarkStart w:id="0" w:name="Text6"/>
      <w:r>
        <w:rPr>
          <w:rFonts w:eastAsia="Times New Roman"/>
          <w:color w:val="080000"/>
        </w:rPr>
        <w:instrText xml:space="preserve"> FORMTEXT </w:instrText>
      </w:r>
      <w:r>
        <w:rPr>
          <w:rFonts w:eastAsia="Times New Roman"/>
          <w:color w:val="080000"/>
        </w:rPr>
      </w:r>
      <w:r>
        <w:rPr>
          <w:rFonts w:eastAsia="Times New Roman"/>
          <w:color w:val="080000"/>
        </w:rPr>
        <w:fldChar w:fldCharType="separate"/>
      </w:r>
      <w:r>
        <w:rPr>
          <w:rFonts w:eastAsia="Times New Roman"/>
          <w:noProof/>
          <w:color w:val="080000"/>
        </w:rPr>
        <w:t>&lt;vul naam contractant in&gt;</w:t>
      </w:r>
      <w:r>
        <w:rPr>
          <w:rFonts w:eastAsia="Times New Roman"/>
          <w:color w:val="080000"/>
        </w:rPr>
        <w:fldChar w:fldCharType="end"/>
      </w:r>
      <w:bookmarkEnd w:id="0"/>
      <w:r w:rsidRPr="0082687D">
        <w:rPr>
          <w:bCs/>
          <w:color w:val="080000"/>
        </w:rPr>
        <w:t xml:space="preserve">, gevestigd te </w:t>
      </w:r>
      <w:r>
        <w:rPr>
          <w:rFonts w:eastAsia="Times New Roman"/>
          <w:color w:val="080000"/>
        </w:rPr>
        <w:fldChar w:fldCharType="begin">
          <w:ffData>
            <w:name w:val=""/>
            <w:enabled/>
            <w:calcOnExit w:val="0"/>
            <w:textInput>
              <w:default w:val="&lt;Vul woonplaats contractant in&gt;"/>
            </w:textInput>
          </w:ffData>
        </w:fldChar>
      </w:r>
      <w:r>
        <w:rPr>
          <w:rFonts w:eastAsia="Times New Roman"/>
          <w:color w:val="080000"/>
        </w:rPr>
        <w:instrText xml:space="preserve"> FORMTEXT </w:instrText>
      </w:r>
      <w:r>
        <w:rPr>
          <w:rFonts w:eastAsia="Times New Roman"/>
          <w:color w:val="080000"/>
        </w:rPr>
      </w:r>
      <w:r>
        <w:rPr>
          <w:rFonts w:eastAsia="Times New Roman"/>
          <w:color w:val="080000"/>
        </w:rPr>
        <w:fldChar w:fldCharType="separate"/>
      </w:r>
      <w:r>
        <w:rPr>
          <w:rFonts w:eastAsia="Times New Roman"/>
          <w:noProof/>
          <w:color w:val="080000"/>
        </w:rPr>
        <w:t>&lt;Vul woonplaats contractant in&gt;</w:t>
      </w:r>
      <w:r>
        <w:rPr>
          <w:rFonts w:eastAsia="Times New Roman"/>
          <w:color w:val="080000"/>
        </w:rPr>
        <w:fldChar w:fldCharType="end"/>
      </w:r>
      <w:r w:rsidRPr="0082687D">
        <w:rPr>
          <w:bCs/>
          <w:color w:val="080000"/>
        </w:rPr>
        <w:t xml:space="preserve">, vertegenwoordigd door </w:t>
      </w:r>
      <w:r>
        <w:rPr>
          <w:rFonts w:eastAsia="Times New Roman"/>
          <w:color w:val="080000"/>
        </w:rPr>
        <w:fldChar w:fldCharType="begin">
          <w:ffData>
            <w:name w:val=""/>
            <w:enabled/>
            <w:calcOnExit w:val="0"/>
            <w:textInput>
              <w:default w:val="&lt;Vul functie in&gt;"/>
            </w:textInput>
          </w:ffData>
        </w:fldChar>
      </w:r>
      <w:r>
        <w:rPr>
          <w:rFonts w:eastAsia="Times New Roman"/>
          <w:color w:val="080000"/>
        </w:rPr>
        <w:instrText xml:space="preserve"> FORMTEXT </w:instrText>
      </w:r>
      <w:r>
        <w:rPr>
          <w:rFonts w:eastAsia="Times New Roman"/>
          <w:color w:val="080000"/>
        </w:rPr>
      </w:r>
      <w:r>
        <w:rPr>
          <w:rFonts w:eastAsia="Times New Roman"/>
          <w:color w:val="080000"/>
        </w:rPr>
        <w:fldChar w:fldCharType="separate"/>
      </w:r>
      <w:r>
        <w:rPr>
          <w:rFonts w:eastAsia="Times New Roman"/>
          <w:noProof/>
          <w:color w:val="080000"/>
        </w:rPr>
        <w:t>&lt;Vul functie in&gt;</w:t>
      </w:r>
      <w:r>
        <w:rPr>
          <w:rFonts w:eastAsia="Times New Roman"/>
          <w:color w:val="080000"/>
        </w:rPr>
        <w:fldChar w:fldCharType="end"/>
      </w:r>
      <w:r w:rsidRPr="0082687D">
        <w:rPr>
          <w:bCs/>
          <w:color w:val="080000"/>
        </w:rPr>
        <w:t xml:space="preserve">, de heer/mevrouw </w:t>
      </w:r>
      <w:r>
        <w:rPr>
          <w:rFonts w:eastAsia="Times New Roman"/>
          <w:color w:val="080000"/>
        </w:rPr>
        <w:fldChar w:fldCharType="begin">
          <w:ffData>
            <w:name w:val=""/>
            <w:enabled/>
            <w:calcOnExit w:val="0"/>
            <w:textInput>
              <w:default w:val="&lt;Vul naam opdrachtnemer in&gt;"/>
            </w:textInput>
          </w:ffData>
        </w:fldChar>
      </w:r>
      <w:r>
        <w:rPr>
          <w:rFonts w:eastAsia="Times New Roman"/>
          <w:color w:val="080000"/>
        </w:rPr>
        <w:instrText xml:space="preserve"> FORMTEXT </w:instrText>
      </w:r>
      <w:r>
        <w:rPr>
          <w:rFonts w:eastAsia="Times New Roman"/>
          <w:color w:val="080000"/>
        </w:rPr>
      </w:r>
      <w:r>
        <w:rPr>
          <w:rFonts w:eastAsia="Times New Roman"/>
          <w:color w:val="080000"/>
        </w:rPr>
        <w:fldChar w:fldCharType="separate"/>
      </w:r>
      <w:r>
        <w:rPr>
          <w:rFonts w:eastAsia="Times New Roman"/>
          <w:noProof/>
          <w:color w:val="080000"/>
        </w:rPr>
        <w:t>&lt;Vul naam opdrachtnemer in&gt;</w:t>
      </w:r>
      <w:r>
        <w:rPr>
          <w:rFonts w:eastAsia="Times New Roman"/>
          <w:color w:val="080000"/>
        </w:rPr>
        <w:fldChar w:fldCharType="end"/>
      </w:r>
    </w:p>
    <w:p w14:paraId="0EA6C6FF" w14:textId="77777777" w:rsidR="00847409" w:rsidRDefault="00847409" w:rsidP="00847409">
      <w:pPr>
        <w:autoSpaceDE w:val="0"/>
        <w:adjustRightInd w:val="0"/>
        <w:rPr>
          <w:bCs/>
          <w:color w:val="080000"/>
        </w:rPr>
      </w:pPr>
    </w:p>
    <w:p w14:paraId="2F2CD6C4" w14:textId="77777777" w:rsidR="00847409" w:rsidRPr="0082687D" w:rsidRDefault="00847409" w:rsidP="00847409">
      <w:pPr>
        <w:autoSpaceDE w:val="0"/>
        <w:adjustRightInd w:val="0"/>
        <w:rPr>
          <w:bCs/>
          <w:color w:val="080000"/>
        </w:rPr>
      </w:pPr>
      <w:r w:rsidRPr="0082687D">
        <w:rPr>
          <w:bCs/>
          <w:color w:val="080000"/>
        </w:rPr>
        <w:t>hierna te noemen: de Opdrachtnemer,</w:t>
      </w:r>
    </w:p>
    <w:p w14:paraId="6637E488" w14:textId="77777777" w:rsidR="00847409" w:rsidRPr="0082687D" w:rsidRDefault="00847409" w:rsidP="00847409">
      <w:pPr>
        <w:autoSpaceDE w:val="0"/>
        <w:adjustRightInd w:val="0"/>
        <w:rPr>
          <w:bCs/>
          <w:color w:val="080000"/>
        </w:rPr>
      </w:pPr>
    </w:p>
    <w:p w14:paraId="0947329D" w14:textId="77777777" w:rsidR="00847409" w:rsidRPr="0082687D" w:rsidRDefault="00847409" w:rsidP="00847409">
      <w:pPr>
        <w:autoSpaceDE w:val="0"/>
        <w:adjustRightInd w:val="0"/>
        <w:rPr>
          <w:bCs/>
          <w:color w:val="080000"/>
        </w:rPr>
      </w:pPr>
    </w:p>
    <w:p w14:paraId="0B6D7885" w14:textId="77777777" w:rsidR="00847409" w:rsidRDefault="00847409" w:rsidP="00847409">
      <w:pPr>
        <w:autoSpaceDE w:val="0"/>
        <w:adjustRightInd w:val="0"/>
        <w:rPr>
          <w:b/>
          <w:bCs/>
          <w:color w:val="080000"/>
        </w:rPr>
      </w:pPr>
      <w:r w:rsidRPr="0082687D">
        <w:rPr>
          <w:b/>
          <w:bCs/>
          <w:color w:val="080000"/>
        </w:rPr>
        <w:t>overwegende dat</w:t>
      </w:r>
    </w:p>
    <w:p w14:paraId="01B544BC" w14:textId="591F67DF" w:rsidR="00847409" w:rsidRPr="004E5419" w:rsidRDefault="00847409" w:rsidP="00847409">
      <w:pPr>
        <w:pStyle w:val="Lijstalinea"/>
        <w:numPr>
          <w:ilvl w:val="0"/>
          <w:numId w:val="13"/>
        </w:numPr>
        <w:autoSpaceDE w:val="0"/>
        <w:autoSpaceDN w:val="0"/>
        <w:adjustRightInd w:val="0"/>
        <w:ind w:left="426" w:hanging="426"/>
        <w:rPr>
          <w:rFonts w:eastAsia="Times New Roman"/>
          <w:color w:val="080000"/>
        </w:rPr>
      </w:pPr>
      <w:bookmarkStart w:id="1" w:name="bwAanbesteding_Cursor"/>
      <w:bookmarkEnd w:id="1"/>
      <w:r w:rsidRPr="004E5419">
        <w:rPr>
          <w:rFonts w:eastAsia="Times New Roman"/>
          <w:color w:val="080000"/>
        </w:rPr>
        <w:t xml:space="preserve">de Opdrachtgever voornemens is </w:t>
      </w:r>
      <w:r w:rsidR="00FD75BF">
        <w:rPr>
          <w:rFonts w:eastAsia="Times New Roman"/>
          <w:color w:val="080000"/>
        </w:rPr>
        <w:fldChar w:fldCharType="begin">
          <w:ffData>
            <w:name w:val=""/>
            <w:enabled/>
            <w:calcOnExit w:val="0"/>
            <w:textInput>
              <w:default w:val="E&amp;W en EOD werkzaamheden knp. Joure"/>
            </w:textInput>
          </w:ffData>
        </w:fldChar>
      </w:r>
      <w:r w:rsidR="00FD75BF">
        <w:rPr>
          <w:rFonts w:eastAsia="Times New Roman"/>
          <w:color w:val="080000"/>
        </w:rPr>
        <w:instrText xml:space="preserve"> FORMTEXT </w:instrText>
      </w:r>
      <w:r w:rsidR="00FD75BF">
        <w:rPr>
          <w:rFonts w:eastAsia="Times New Roman"/>
          <w:color w:val="080000"/>
        </w:rPr>
      </w:r>
      <w:r w:rsidR="00FD75BF">
        <w:rPr>
          <w:rFonts w:eastAsia="Times New Roman"/>
          <w:color w:val="080000"/>
        </w:rPr>
        <w:fldChar w:fldCharType="separate"/>
      </w:r>
      <w:r w:rsidR="008B5A9F">
        <w:rPr>
          <w:rFonts w:eastAsia="Times New Roman"/>
          <w:noProof/>
          <w:color w:val="080000"/>
        </w:rPr>
        <w:t xml:space="preserve">Geluidscherm op palenmatras </w:t>
      </w:r>
      <w:r w:rsidR="003B26DB">
        <w:rPr>
          <w:rFonts w:eastAsia="Times New Roman"/>
          <w:noProof/>
          <w:color w:val="080000"/>
        </w:rPr>
        <w:t>Park Vijfsluizen</w:t>
      </w:r>
      <w:r w:rsidR="00FD75BF">
        <w:rPr>
          <w:rFonts w:eastAsia="Times New Roman"/>
          <w:color w:val="080000"/>
        </w:rPr>
        <w:fldChar w:fldCharType="end"/>
      </w:r>
      <w:r w:rsidRPr="004E5419">
        <w:rPr>
          <w:rFonts w:eastAsia="Times New Roman"/>
          <w:color w:val="080000"/>
        </w:rPr>
        <w:t xml:space="preserve"> te doen realiseren;</w:t>
      </w:r>
    </w:p>
    <w:p w14:paraId="221A9F8A" w14:textId="29EA0008" w:rsidR="00847409" w:rsidRPr="004E5419" w:rsidRDefault="00847409" w:rsidP="00847409">
      <w:pPr>
        <w:pStyle w:val="Lijstalinea"/>
        <w:numPr>
          <w:ilvl w:val="0"/>
          <w:numId w:val="13"/>
        </w:numPr>
        <w:autoSpaceDE w:val="0"/>
        <w:autoSpaceDN w:val="0"/>
        <w:adjustRightInd w:val="0"/>
        <w:ind w:left="426" w:hanging="426"/>
        <w:rPr>
          <w:rFonts w:eastAsia="Times New Roman"/>
          <w:color w:val="080000"/>
        </w:rPr>
      </w:pPr>
      <w:r w:rsidRPr="004E5419">
        <w:rPr>
          <w:rFonts w:eastAsia="Times New Roman"/>
          <w:color w:val="080000"/>
        </w:rPr>
        <w:t xml:space="preserve">de Opdrachtgever deswege de Vraagspecificatie </w:t>
      </w:r>
      <w:r w:rsidR="00D55F0A">
        <w:rPr>
          <w:rFonts w:eastAsia="Times New Roman"/>
          <w:color w:val="080000"/>
        </w:rPr>
        <w:fldChar w:fldCharType="begin">
          <w:ffData>
            <w:name w:val=""/>
            <w:enabled/>
            <w:calcOnExit w:val="0"/>
            <w:textInput>
              <w:default w:val="31171247"/>
            </w:textInput>
          </w:ffData>
        </w:fldChar>
      </w:r>
      <w:r w:rsidR="00D55F0A">
        <w:rPr>
          <w:rFonts w:eastAsia="Times New Roman"/>
          <w:color w:val="080000"/>
        </w:rPr>
        <w:instrText xml:space="preserve"> FORMTEXT </w:instrText>
      </w:r>
      <w:r w:rsidR="00D55F0A">
        <w:rPr>
          <w:rFonts w:eastAsia="Times New Roman"/>
          <w:color w:val="080000"/>
        </w:rPr>
      </w:r>
      <w:r w:rsidR="00D55F0A">
        <w:rPr>
          <w:rFonts w:eastAsia="Times New Roman"/>
          <w:color w:val="080000"/>
        </w:rPr>
        <w:fldChar w:fldCharType="separate"/>
      </w:r>
      <w:r w:rsidR="006D195F">
        <w:rPr>
          <w:rFonts w:eastAsia="Times New Roman"/>
          <w:noProof/>
          <w:color w:val="080000"/>
        </w:rPr>
        <w:t>....</w:t>
      </w:r>
      <w:r w:rsidR="00D55F0A">
        <w:rPr>
          <w:rFonts w:eastAsia="Times New Roman"/>
          <w:color w:val="080000"/>
        </w:rPr>
        <w:fldChar w:fldCharType="end"/>
      </w:r>
      <w:r w:rsidRPr="004E5419">
        <w:rPr>
          <w:rFonts w:eastAsia="Times New Roman"/>
          <w:color w:val="080000"/>
        </w:rPr>
        <w:t xml:space="preserve">, </w:t>
      </w:r>
      <w:r w:rsidR="007D46AD">
        <w:rPr>
          <w:rFonts w:eastAsia="Times New Roman"/>
          <w:color w:val="080000"/>
        </w:rPr>
        <w:fldChar w:fldCharType="begin">
          <w:ffData>
            <w:name w:val=""/>
            <w:enabled/>
            <w:calcOnExit w:val="0"/>
            <w:textInput>
              <w:default w:val="23-07-2021"/>
            </w:textInput>
          </w:ffData>
        </w:fldChar>
      </w:r>
      <w:r w:rsidR="007D46AD">
        <w:rPr>
          <w:rFonts w:eastAsia="Times New Roman"/>
          <w:color w:val="080000"/>
        </w:rPr>
        <w:instrText xml:space="preserve"> FORMTEXT </w:instrText>
      </w:r>
      <w:r w:rsidR="007D46AD">
        <w:rPr>
          <w:rFonts w:eastAsia="Times New Roman"/>
          <w:color w:val="080000"/>
        </w:rPr>
      </w:r>
      <w:r w:rsidR="007D46AD">
        <w:rPr>
          <w:rFonts w:eastAsia="Times New Roman"/>
          <w:color w:val="080000"/>
        </w:rPr>
        <w:fldChar w:fldCharType="separate"/>
      </w:r>
      <w:r w:rsidR="007D46AD">
        <w:rPr>
          <w:rFonts w:eastAsia="Times New Roman"/>
          <w:noProof/>
          <w:color w:val="080000"/>
        </w:rPr>
        <w:t>23-07-2021</w:t>
      </w:r>
      <w:r w:rsidR="007D46AD">
        <w:rPr>
          <w:rFonts w:eastAsia="Times New Roman"/>
          <w:color w:val="080000"/>
        </w:rPr>
        <w:fldChar w:fldCharType="end"/>
      </w:r>
      <w:r w:rsidRPr="004E5419">
        <w:rPr>
          <w:rFonts w:eastAsia="Times New Roman"/>
          <w:color w:val="080000"/>
        </w:rPr>
        <w:t xml:space="preserve"> heeft opgesteld;</w:t>
      </w:r>
    </w:p>
    <w:p w14:paraId="7267304C" w14:textId="217AACED" w:rsidR="00847409" w:rsidRPr="004E5419" w:rsidRDefault="00847409" w:rsidP="00847409">
      <w:pPr>
        <w:pStyle w:val="Lijstalinea"/>
        <w:numPr>
          <w:ilvl w:val="0"/>
          <w:numId w:val="13"/>
        </w:numPr>
        <w:autoSpaceDE w:val="0"/>
        <w:autoSpaceDN w:val="0"/>
        <w:adjustRightInd w:val="0"/>
        <w:ind w:left="426" w:hanging="426"/>
        <w:rPr>
          <w:rFonts w:eastAsia="Times New Roman"/>
          <w:color w:val="080000"/>
        </w:rPr>
      </w:pPr>
      <w:r w:rsidRPr="004E5419">
        <w:rPr>
          <w:rFonts w:eastAsia="Times New Roman"/>
          <w:color w:val="080000"/>
        </w:rPr>
        <w:t xml:space="preserve">de Opdrachtgever een </w:t>
      </w:r>
      <w:proofErr w:type="spellStart"/>
      <w:r w:rsidR="00313E5F">
        <w:rPr>
          <w:rFonts w:eastAsia="Times New Roman"/>
          <w:color w:val="080000"/>
        </w:rPr>
        <w:t>europese</w:t>
      </w:r>
      <w:proofErr w:type="spellEnd"/>
      <w:r w:rsidR="00313E5F" w:rsidRPr="004E5419">
        <w:rPr>
          <w:rFonts w:eastAsia="Times New Roman"/>
          <w:color w:val="080000"/>
        </w:rPr>
        <w:t xml:space="preserve"> </w:t>
      </w:r>
      <w:r w:rsidRPr="004E5419">
        <w:rPr>
          <w:rFonts w:eastAsia="Times New Roman"/>
          <w:color w:val="080000"/>
        </w:rPr>
        <w:t>aanbestedingsprocedure volgens de meervoudig onderhandse procedure heeft gevolgd conform het ARW 2016;</w:t>
      </w:r>
    </w:p>
    <w:p w14:paraId="7BB4C92B" w14:textId="56DC7E34" w:rsidR="00847409" w:rsidRPr="004E5419" w:rsidRDefault="001B3301" w:rsidP="00847409">
      <w:pPr>
        <w:pStyle w:val="Lijstalinea"/>
        <w:numPr>
          <w:ilvl w:val="0"/>
          <w:numId w:val="13"/>
        </w:numPr>
        <w:autoSpaceDE w:val="0"/>
        <w:autoSpaceDN w:val="0"/>
        <w:adjustRightInd w:val="0"/>
        <w:ind w:left="426" w:hanging="426"/>
        <w:rPr>
          <w:rFonts w:eastAsia="Times New Roman"/>
          <w:color w:val="080000"/>
        </w:rPr>
      </w:pPr>
      <w:r>
        <w:rPr>
          <w:rFonts w:eastAsia="Times New Roman"/>
          <w:color w:val="080000"/>
        </w:rPr>
        <w:t>er</w:t>
      </w:r>
      <w:r w:rsidRPr="004E5419">
        <w:rPr>
          <w:rFonts w:eastAsia="Times New Roman"/>
          <w:color w:val="080000"/>
        </w:rPr>
        <w:t xml:space="preserve"> </w:t>
      </w:r>
      <w:r w:rsidR="00984945">
        <w:rPr>
          <w:rFonts w:eastAsia="Times New Roman"/>
          <w:color w:val="080000"/>
        </w:rPr>
        <w:fldChar w:fldCharType="begin">
          <w:ffData>
            <w:name w:val=""/>
            <w:enabled/>
            <w:calcOnExit w:val="0"/>
            <w:textInput>
              <w:default w:val="één"/>
            </w:textInput>
          </w:ffData>
        </w:fldChar>
      </w:r>
      <w:r w:rsidR="00984945">
        <w:rPr>
          <w:rFonts w:eastAsia="Times New Roman"/>
          <w:color w:val="080000"/>
        </w:rPr>
        <w:instrText xml:space="preserve"> FORMTEXT </w:instrText>
      </w:r>
      <w:r w:rsidR="00984945">
        <w:rPr>
          <w:rFonts w:eastAsia="Times New Roman"/>
          <w:color w:val="080000"/>
        </w:rPr>
      </w:r>
      <w:r w:rsidR="00984945">
        <w:rPr>
          <w:rFonts w:eastAsia="Times New Roman"/>
          <w:color w:val="080000"/>
        </w:rPr>
        <w:fldChar w:fldCharType="separate"/>
      </w:r>
      <w:r w:rsidR="00984945">
        <w:rPr>
          <w:rFonts w:eastAsia="Times New Roman"/>
          <w:noProof/>
          <w:color w:val="080000"/>
        </w:rPr>
        <w:t>één</w:t>
      </w:r>
      <w:r w:rsidR="00984945">
        <w:rPr>
          <w:rFonts w:eastAsia="Times New Roman"/>
          <w:color w:val="080000"/>
        </w:rPr>
        <w:fldChar w:fldCharType="end"/>
      </w:r>
      <w:r w:rsidR="00847409" w:rsidRPr="004E5419">
        <w:rPr>
          <w:rFonts w:eastAsia="Times New Roman"/>
          <w:color w:val="080000"/>
        </w:rPr>
        <w:t xml:space="preserve"> gegadigde </w:t>
      </w:r>
      <w:r w:rsidR="00984945">
        <w:rPr>
          <w:rFonts w:eastAsia="Times New Roman"/>
          <w:color w:val="080000"/>
        </w:rPr>
        <w:t>is</w:t>
      </w:r>
      <w:r w:rsidR="00847409" w:rsidRPr="004E5419">
        <w:rPr>
          <w:rFonts w:eastAsia="Times New Roman"/>
          <w:color w:val="080000"/>
        </w:rPr>
        <w:t xml:space="preserve"> uitgenodigd om een inschrijving te doen;</w:t>
      </w:r>
    </w:p>
    <w:p w14:paraId="619676AC" w14:textId="5AB31B7E" w:rsidR="00847409" w:rsidRPr="004E5419" w:rsidRDefault="00847409" w:rsidP="00847409">
      <w:pPr>
        <w:pStyle w:val="Lijstalinea"/>
        <w:numPr>
          <w:ilvl w:val="0"/>
          <w:numId w:val="13"/>
        </w:numPr>
        <w:autoSpaceDE w:val="0"/>
        <w:autoSpaceDN w:val="0"/>
        <w:adjustRightInd w:val="0"/>
        <w:ind w:left="426" w:hanging="426"/>
        <w:rPr>
          <w:rFonts w:eastAsia="Times New Roman"/>
          <w:color w:val="080000"/>
        </w:rPr>
      </w:pPr>
      <w:r w:rsidRPr="004E5419">
        <w:rPr>
          <w:rFonts w:eastAsia="Times New Roman"/>
          <w:color w:val="080000"/>
        </w:rPr>
        <w:t xml:space="preserve">de Opdrachtnemer in het kader van de aanbestedingsprocedure een Aanbieding aan de Opdrachtgever heeft gedaan voor de realisatie van </w:t>
      </w:r>
      <w:r w:rsidR="0012428A">
        <w:rPr>
          <w:rFonts w:eastAsia="Times New Roman"/>
          <w:color w:val="080000"/>
        </w:rPr>
        <w:fldChar w:fldCharType="begin">
          <w:ffData>
            <w:name w:val=""/>
            <w:enabled/>
            <w:calcOnExit w:val="0"/>
            <w:textInput>
              <w:default w:val="E&amp;W en EOD werkzaamheden knp. Joure"/>
            </w:textInput>
          </w:ffData>
        </w:fldChar>
      </w:r>
      <w:r w:rsidR="0012428A">
        <w:rPr>
          <w:rFonts w:eastAsia="Times New Roman"/>
          <w:color w:val="080000"/>
        </w:rPr>
        <w:instrText xml:space="preserve"> FORMTEXT </w:instrText>
      </w:r>
      <w:r w:rsidR="0012428A">
        <w:rPr>
          <w:rFonts w:eastAsia="Times New Roman"/>
          <w:color w:val="080000"/>
        </w:rPr>
      </w:r>
      <w:r w:rsidR="0012428A">
        <w:rPr>
          <w:rFonts w:eastAsia="Times New Roman"/>
          <w:color w:val="080000"/>
        </w:rPr>
        <w:fldChar w:fldCharType="separate"/>
      </w:r>
      <w:r w:rsidR="008B5A9F">
        <w:rPr>
          <w:rFonts w:eastAsia="Times New Roman"/>
          <w:noProof/>
          <w:color w:val="080000"/>
        </w:rPr>
        <w:t xml:space="preserve">Geluidscherm op palenmatras </w:t>
      </w:r>
      <w:r w:rsidR="003B26DB">
        <w:rPr>
          <w:rFonts w:eastAsia="Times New Roman"/>
          <w:noProof/>
          <w:color w:val="080000"/>
        </w:rPr>
        <w:t>Park Vijfsluizen</w:t>
      </w:r>
      <w:r w:rsidR="0012428A">
        <w:rPr>
          <w:rFonts w:eastAsia="Times New Roman"/>
          <w:color w:val="080000"/>
        </w:rPr>
        <w:fldChar w:fldCharType="end"/>
      </w:r>
      <w:r w:rsidRPr="004E5419">
        <w:rPr>
          <w:rFonts w:eastAsia="Times New Roman"/>
          <w:color w:val="080000"/>
        </w:rPr>
        <w:t>;</w:t>
      </w:r>
    </w:p>
    <w:p w14:paraId="64538EA8" w14:textId="77777777" w:rsidR="00847409" w:rsidRPr="004E5419" w:rsidRDefault="00847409" w:rsidP="00847409">
      <w:pPr>
        <w:pStyle w:val="Lijstalinea"/>
        <w:numPr>
          <w:ilvl w:val="0"/>
          <w:numId w:val="13"/>
        </w:numPr>
        <w:autoSpaceDE w:val="0"/>
        <w:autoSpaceDN w:val="0"/>
        <w:adjustRightInd w:val="0"/>
        <w:ind w:left="426" w:hanging="426"/>
        <w:rPr>
          <w:rFonts w:eastAsia="Times New Roman"/>
          <w:color w:val="080000"/>
        </w:rPr>
      </w:pPr>
      <w:r w:rsidRPr="004E5419">
        <w:rPr>
          <w:rFonts w:eastAsia="Times New Roman"/>
          <w:color w:val="080000"/>
        </w:rPr>
        <w:t>de Opdrachtgever gelet op de Aanbieding van de Opdrachtnemer thans voornemens is die realisatie op te dragen aan de Opdrachtnemer;</w:t>
      </w:r>
    </w:p>
    <w:p w14:paraId="7494ABA1" w14:textId="77777777" w:rsidR="00847409" w:rsidRPr="0082687D" w:rsidRDefault="00847409" w:rsidP="00847409">
      <w:pPr>
        <w:tabs>
          <w:tab w:val="left" w:pos="700"/>
        </w:tabs>
        <w:autoSpaceDE w:val="0"/>
        <w:adjustRightInd w:val="0"/>
        <w:rPr>
          <w:color w:val="080000"/>
        </w:rPr>
      </w:pPr>
    </w:p>
    <w:p w14:paraId="06892F36" w14:textId="77777777" w:rsidR="00847409" w:rsidRPr="00AD2962" w:rsidRDefault="00847409" w:rsidP="00847409">
      <w:pPr>
        <w:tabs>
          <w:tab w:val="left" w:pos="700"/>
        </w:tabs>
        <w:autoSpaceDE w:val="0"/>
        <w:adjustRightInd w:val="0"/>
        <w:rPr>
          <w:b/>
          <w:bCs/>
          <w:color w:val="080000"/>
        </w:rPr>
      </w:pPr>
      <w:r w:rsidRPr="00AD2962">
        <w:rPr>
          <w:b/>
          <w:color w:val="080000"/>
        </w:rPr>
        <w:t>verklaren het volgende te zijn overeengekomen:</w:t>
      </w:r>
    </w:p>
    <w:p w14:paraId="57E4D780" w14:textId="77777777" w:rsidR="00847409" w:rsidRDefault="00847409" w:rsidP="00847409">
      <w:pPr>
        <w:autoSpaceDE w:val="0"/>
        <w:adjustRightInd w:val="0"/>
        <w:rPr>
          <w:bCs/>
          <w:color w:val="080000"/>
        </w:rPr>
      </w:pPr>
    </w:p>
    <w:p w14:paraId="012C1BC7" w14:textId="77777777" w:rsidR="00847409" w:rsidRPr="008353E9" w:rsidRDefault="00847409" w:rsidP="00D257EF">
      <w:pPr>
        <w:pStyle w:val="Artikel"/>
      </w:pPr>
      <w:bookmarkStart w:id="2" w:name="_Toc463523926"/>
      <w:bookmarkStart w:id="3" w:name="_Toc476919442"/>
      <w:bookmarkStart w:id="4" w:name="_Toc83905581"/>
      <w:r w:rsidRPr="008353E9">
        <w:t>Rechtskarakter van de Overeenkomst, toepasselijke voorwaarden</w:t>
      </w:r>
      <w:bookmarkEnd w:id="2"/>
      <w:bookmarkEnd w:id="3"/>
      <w:bookmarkEnd w:id="4"/>
    </w:p>
    <w:p w14:paraId="14323F58" w14:textId="77777777" w:rsidR="00847409" w:rsidRPr="002D349B" w:rsidRDefault="00847409" w:rsidP="00847409">
      <w:pPr>
        <w:pStyle w:val="Opsomming-cijfer"/>
      </w:pPr>
      <w:r w:rsidRPr="002D349B">
        <w:t>Partijen verklaren deze Overeenkomst te beschouwen als een overeenkomst van aanneming van werk in de zin van Boek 7 Titel 12 Afdeling 1 Burgerlijk Wetboek.</w:t>
      </w:r>
    </w:p>
    <w:p w14:paraId="66B4C039" w14:textId="77777777" w:rsidR="00847409" w:rsidRPr="002D349B" w:rsidRDefault="00847409" w:rsidP="00847409">
      <w:pPr>
        <w:pStyle w:val="Opsomming-cijfer"/>
      </w:pPr>
      <w:r w:rsidRPr="002D349B">
        <w:t>Op de Overeenkomst zijn van toepassing de UAV-GC 2005. Partijen verklaren met de inhoud van de UAV-GC 2005 bekend te zijn.</w:t>
      </w:r>
    </w:p>
    <w:p w14:paraId="3F3F4B52" w14:textId="77777777" w:rsidR="00847409" w:rsidRPr="00424CCD" w:rsidRDefault="00847409" w:rsidP="00847409">
      <w:pPr>
        <w:pStyle w:val="Artikel"/>
      </w:pPr>
      <w:bookmarkStart w:id="5" w:name="_Toc220232327"/>
      <w:bookmarkStart w:id="6" w:name="_Toc463523927"/>
      <w:bookmarkStart w:id="7" w:name="_Toc476919443"/>
      <w:bookmarkStart w:id="8" w:name="_Toc83905582"/>
      <w:r w:rsidRPr="00424CCD">
        <w:t>Opdracht, Werk, Meerjarig Onderhoud, prijs, datum van oplevering</w:t>
      </w:r>
      <w:bookmarkEnd w:id="5"/>
      <w:bookmarkEnd w:id="6"/>
      <w:bookmarkEnd w:id="7"/>
      <w:bookmarkEnd w:id="8"/>
    </w:p>
    <w:p w14:paraId="7A396DA4" w14:textId="77777777" w:rsidR="00847409" w:rsidRPr="00AD2962" w:rsidRDefault="00847409" w:rsidP="00847409">
      <w:pPr>
        <w:pStyle w:val="broodtekst"/>
      </w:pPr>
    </w:p>
    <w:p w14:paraId="08301927" w14:textId="35C04A7C" w:rsidR="00847409" w:rsidRDefault="00847409" w:rsidP="00847409">
      <w:pPr>
        <w:pStyle w:val="Opsomming-cijfer"/>
        <w:numPr>
          <w:ilvl w:val="0"/>
          <w:numId w:val="8"/>
        </w:numPr>
      </w:pPr>
      <w:r w:rsidRPr="00AD2962">
        <w:t xml:space="preserve">De Opdrachtgever draagt hierbij aan de Opdrachtnemer op, die verklaart deze opdracht te aanvaarden, het op basis van de Vraagspecificatie en de Aanbieding door middel van Ontwerp- en Uitvoeringswerkzaamheden realiseren </w:t>
      </w:r>
      <w:r w:rsidRPr="002D349B">
        <w:t xml:space="preserve">van </w:t>
      </w:r>
      <w:r w:rsidR="008B5A9F">
        <w:rPr>
          <w:rFonts w:eastAsia="Times New Roman"/>
          <w:color w:val="080000"/>
        </w:rPr>
        <w:fldChar w:fldCharType="begin">
          <w:ffData>
            <w:name w:val=""/>
            <w:enabled/>
            <w:calcOnExit w:val="0"/>
            <w:textInput>
              <w:default w:val="Geluidscherm op palenmatras"/>
            </w:textInput>
          </w:ffData>
        </w:fldChar>
      </w:r>
      <w:r w:rsidR="008B5A9F">
        <w:rPr>
          <w:rFonts w:eastAsia="Times New Roman"/>
          <w:color w:val="080000"/>
        </w:rPr>
        <w:instrText xml:space="preserve"> FORMTEXT </w:instrText>
      </w:r>
      <w:r w:rsidR="008B5A9F">
        <w:rPr>
          <w:rFonts w:eastAsia="Times New Roman"/>
          <w:color w:val="080000"/>
        </w:rPr>
      </w:r>
      <w:r w:rsidR="008B5A9F">
        <w:rPr>
          <w:rFonts w:eastAsia="Times New Roman"/>
          <w:color w:val="080000"/>
        </w:rPr>
        <w:fldChar w:fldCharType="separate"/>
      </w:r>
      <w:r w:rsidR="008B5A9F">
        <w:rPr>
          <w:rFonts w:eastAsia="Times New Roman"/>
          <w:noProof/>
          <w:color w:val="080000"/>
        </w:rPr>
        <w:t>Geluidscherm op palenmatras</w:t>
      </w:r>
      <w:r w:rsidR="008B5A9F">
        <w:rPr>
          <w:rFonts w:eastAsia="Times New Roman"/>
          <w:color w:val="080000"/>
        </w:rPr>
        <w:fldChar w:fldCharType="end"/>
      </w:r>
      <w:r w:rsidRPr="002D349B">
        <w:t>,</w:t>
      </w:r>
      <w:r w:rsidRPr="00AD2962">
        <w:t xml:space="preserve"> hierna te noemen: het Werk, conform hetgeen in deze Overeenkomst is bepaald.</w:t>
      </w:r>
      <w:bookmarkStart w:id="9" w:name="bwNietMeerjarig"/>
    </w:p>
    <w:p w14:paraId="3841A84A" w14:textId="77777777" w:rsidR="00847409" w:rsidRPr="002D349B" w:rsidRDefault="00847409" w:rsidP="00847409">
      <w:pPr>
        <w:pStyle w:val="Opsomming-cijfer"/>
      </w:pPr>
      <w:r w:rsidRPr="002D349B">
        <w:t>Partijen komen overeen dat de Opdrachtgever geen Meerjarig Onderhoud aan de Opdrachtnemer opdraagt.</w:t>
      </w:r>
      <w:bookmarkEnd w:id="9"/>
    </w:p>
    <w:p w14:paraId="49E1DE6C" w14:textId="77777777" w:rsidR="00847409" w:rsidRPr="002D349B" w:rsidRDefault="00847409" w:rsidP="00847409">
      <w:pPr>
        <w:pStyle w:val="Opsomming-cijfer"/>
      </w:pPr>
      <w:r w:rsidRPr="002D349B">
        <w:lastRenderedPageBreak/>
        <w:t>Met betrekking tot de in § 4 lid 3 UAV-GC 2005 bedoelde eisen die voortvloeien uit het bijzonder gebruik dat van het Werk zal worden gemaakt, stellen partijen vast dat zij deze eisen voldoende met elkaar hebben besproken voorafgaande aan de ondertekening van deze Basisovereenkomst en dat deze eisen uitputtend in de Vraagspecificatie zijn vastgelegd.</w:t>
      </w:r>
    </w:p>
    <w:p w14:paraId="791EB045" w14:textId="77777777" w:rsidR="00847409" w:rsidRDefault="00847409" w:rsidP="00847409">
      <w:pPr>
        <w:pStyle w:val="Opsomming-cijfer"/>
      </w:pPr>
      <w:r w:rsidRPr="00424CCD">
        <w:t xml:space="preserve">Met inachtneming van het bepaalde in § 3 lid 9 UAV-GC 2005, betaalt de Opdrachtgever voor de realisatie van het Werk en, indien overeengekomen in lid 2, voor de realisatie van het Meerjarig Onderhoud, aan de Opdrachtnemer een totaalbedrag van </w:t>
      </w:r>
      <w:r>
        <w:rPr>
          <w:rFonts w:eastAsia="Times New Roman"/>
          <w:color w:val="080000"/>
        </w:rPr>
        <w:fldChar w:fldCharType="begin">
          <w:ffData>
            <w:name w:val=""/>
            <w:enabled/>
            <w:calcOnExit w:val="0"/>
            <w:textInput>
              <w:default w:val="&lt;Vul initiële contractwaarde in&gt;"/>
            </w:textInput>
          </w:ffData>
        </w:fldChar>
      </w:r>
      <w:r>
        <w:rPr>
          <w:rFonts w:eastAsia="Times New Roman"/>
          <w:color w:val="080000"/>
        </w:rPr>
        <w:instrText xml:space="preserve"> FORMTEXT </w:instrText>
      </w:r>
      <w:r>
        <w:rPr>
          <w:rFonts w:eastAsia="Times New Roman"/>
          <w:color w:val="080000"/>
        </w:rPr>
      </w:r>
      <w:r>
        <w:rPr>
          <w:rFonts w:eastAsia="Times New Roman"/>
          <w:color w:val="080000"/>
        </w:rPr>
        <w:fldChar w:fldCharType="separate"/>
      </w:r>
      <w:r>
        <w:rPr>
          <w:rFonts w:eastAsia="Times New Roman"/>
          <w:noProof/>
          <w:color w:val="080000"/>
        </w:rPr>
        <w:t>&lt;Vul initiële contractwaarde in&gt;</w:t>
      </w:r>
      <w:r>
        <w:rPr>
          <w:rFonts w:eastAsia="Times New Roman"/>
          <w:color w:val="080000"/>
        </w:rPr>
        <w:fldChar w:fldCharType="end"/>
      </w:r>
      <w:r w:rsidRPr="00E728F3">
        <w:rPr>
          <w:highlight w:val="lightGray"/>
        </w:rPr>
        <w:fldChar w:fldCharType="begin"/>
      </w:r>
      <w:r w:rsidRPr="00E728F3">
        <w:rPr>
          <w:highlight w:val="lightGray"/>
        </w:rPr>
        <w:instrText xml:space="preserve"> DOCPROPERTY  Z_CONTRACTWRDE  \* MERGEFORMAT </w:instrText>
      </w:r>
      <w:r w:rsidRPr="00E728F3">
        <w:rPr>
          <w:highlight w:val="lightGray"/>
        </w:rPr>
        <w:fldChar w:fldCharType="end"/>
      </w:r>
      <w:r w:rsidRPr="00424CCD">
        <w:t xml:space="preserve"> euro exclusief omzetbelasting, zegge</w:t>
      </w:r>
      <w:r w:rsidRPr="00424CCD">
        <w:rPr>
          <w:b/>
          <w:bCs/>
          <w:i/>
          <w:vanish/>
        </w:rPr>
        <w:t xml:space="preserve"> </w:t>
      </w:r>
      <w:r w:rsidRPr="00424CCD">
        <w:fldChar w:fldCharType="begin">
          <w:ffData>
            <w:name w:val=""/>
            <w:enabled/>
            <w:calcOnExit w:val="0"/>
            <w:textInput>
              <w:default w:val="&lt;Vul bedrag in woorden in&gt;"/>
            </w:textInput>
          </w:ffData>
        </w:fldChar>
      </w:r>
      <w:r w:rsidRPr="00424CCD">
        <w:instrText xml:space="preserve"> FORMTEXT </w:instrText>
      </w:r>
      <w:r w:rsidRPr="00424CCD">
        <w:fldChar w:fldCharType="separate"/>
      </w:r>
      <w:r w:rsidRPr="00424CCD">
        <w:t>&lt;Vul bedrag in woorden in&gt;</w:t>
      </w:r>
      <w:r w:rsidRPr="00424CCD">
        <w:fldChar w:fldCharType="end"/>
      </w:r>
      <w:r w:rsidRPr="00424CCD">
        <w:t xml:space="preserve"> euro.</w:t>
      </w:r>
    </w:p>
    <w:p w14:paraId="295D3B82" w14:textId="08AA355E" w:rsidR="00847409" w:rsidRDefault="00847409" w:rsidP="00847409">
      <w:pPr>
        <w:pStyle w:val="Opsomming-cijfer"/>
      </w:pPr>
      <w:r w:rsidRPr="00DA4CFF">
        <w:t xml:space="preserve">Het Werk dient met inachtneming van de in een bij de Vraagspecificatie gevoegde annex opgenomen planning door de Opdrachtnemer te worden gerealiseerd, en wel zodanig dat het conform het bepaalde in § 24 UAV-GC 2005 gereed is voor aanvaarding door de Opdrachtgever op uiterlijk </w:t>
      </w:r>
      <w:r w:rsidR="00000CFF">
        <w:rPr>
          <w:rFonts w:eastAsia="Times New Roman"/>
          <w:color w:val="080000"/>
        </w:rPr>
        <w:fldChar w:fldCharType="begin">
          <w:ffData>
            <w:name w:val=""/>
            <w:enabled/>
            <w:calcOnExit w:val="0"/>
            <w:textInput>
              <w:default w:val="1 februari 2023"/>
            </w:textInput>
          </w:ffData>
        </w:fldChar>
      </w:r>
      <w:r w:rsidR="00000CFF">
        <w:rPr>
          <w:rFonts w:eastAsia="Times New Roman"/>
          <w:color w:val="080000"/>
        </w:rPr>
        <w:instrText xml:space="preserve"> FORMTEXT </w:instrText>
      </w:r>
      <w:r w:rsidR="00000CFF">
        <w:rPr>
          <w:rFonts w:eastAsia="Times New Roman"/>
          <w:color w:val="080000"/>
        </w:rPr>
      </w:r>
      <w:r w:rsidR="00000CFF">
        <w:rPr>
          <w:rFonts w:eastAsia="Times New Roman"/>
          <w:color w:val="080000"/>
        </w:rPr>
        <w:fldChar w:fldCharType="separate"/>
      </w:r>
      <w:r w:rsidR="00000CFF">
        <w:rPr>
          <w:rFonts w:eastAsia="Times New Roman"/>
          <w:noProof/>
          <w:color w:val="080000"/>
        </w:rPr>
        <w:t xml:space="preserve">1 </w:t>
      </w:r>
      <w:r w:rsidR="000D3369">
        <w:rPr>
          <w:rFonts w:eastAsia="Times New Roman"/>
          <w:noProof/>
          <w:color w:val="080000"/>
        </w:rPr>
        <w:t xml:space="preserve">december </w:t>
      </w:r>
      <w:r w:rsidR="00000CFF">
        <w:rPr>
          <w:rFonts w:eastAsia="Times New Roman"/>
          <w:noProof/>
          <w:color w:val="080000"/>
        </w:rPr>
        <w:t>202</w:t>
      </w:r>
      <w:r w:rsidR="00000CFF">
        <w:rPr>
          <w:rFonts w:eastAsia="Times New Roman"/>
          <w:color w:val="080000"/>
        </w:rPr>
        <w:fldChar w:fldCharType="end"/>
      </w:r>
      <w:r w:rsidR="000D3369">
        <w:rPr>
          <w:rFonts w:eastAsia="Times New Roman"/>
          <w:color w:val="080000"/>
        </w:rPr>
        <w:t>2</w:t>
      </w:r>
      <w:r w:rsidRPr="00DA4CFF">
        <w:t>. Deze datum wordt door partijen aangemerkt als de in de Basisovereenkomst vastgelegde uiterste datum van oplevering.</w:t>
      </w:r>
    </w:p>
    <w:p w14:paraId="78C0A830" w14:textId="77777777" w:rsidR="00847409" w:rsidRPr="00DA4CFF" w:rsidRDefault="00847409" w:rsidP="00847409">
      <w:pPr>
        <w:pStyle w:val="Opsomming-cijfer"/>
      </w:pPr>
      <w:r w:rsidRPr="00DA4CFF">
        <w:rPr>
          <w:rFonts w:eastAsia="Times New Roman"/>
        </w:rPr>
        <w:t>Partijen komen met betrekking tot de intellectuele eigendomsrechten overeen dat:</w:t>
      </w:r>
    </w:p>
    <w:p w14:paraId="120141F6" w14:textId="77777777" w:rsidR="00847409" w:rsidRPr="004E5419" w:rsidRDefault="00847409" w:rsidP="00847409">
      <w:pPr>
        <w:pStyle w:val="Lijstalinea"/>
        <w:numPr>
          <w:ilvl w:val="0"/>
          <w:numId w:val="19"/>
        </w:numPr>
        <w:autoSpaceDE w:val="0"/>
        <w:autoSpaceDN w:val="0"/>
        <w:adjustRightInd w:val="0"/>
        <w:rPr>
          <w:rFonts w:eastAsia="Times New Roman"/>
          <w:color w:val="080000"/>
        </w:rPr>
      </w:pPr>
      <w:r w:rsidRPr="004E5419">
        <w:rPr>
          <w:rFonts w:eastAsia="Times New Roman"/>
          <w:color w:val="080000"/>
        </w:rPr>
        <w:t>het de Opdrachtgever is toegestaan het Werk, zoals dat conform de Ontwerpdocumenten is uitgevoerd, al dan niet ingeval van uitbreiding, geheel of in onderdelen daarvan in herhaling te realiseren;</w:t>
      </w:r>
    </w:p>
    <w:p w14:paraId="554C2C0B" w14:textId="77777777" w:rsidR="00847409" w:rsidRPr="004E5419" w:rsidRDefault="00847409" w:rsidP="00847409">
      <w:pPr>
        <w:pStyle w:val="Lijstalinea"/>
        <w:numPr>
          <w:ilvl w:val="0"/>
          <w:numId w:val="19"/>
        </w:numPr>
        <w:autoSpaceDE w:val="0"/>
        <w:autoSpaceDN w:val="0"/>
        <w:adjustRightInd w:val="0"/>
        <w:rPr>
          <w:rFonts w:eastAsia="Times New Roman"/>
          <w:color w:val="080000"/>
        </w:rPr>
      </w:pPr>
      <w:r w:rsidRPr="004E5419">
        <w:rPr>
          <w:rFonts w:eastAsia="Times New Roman"/>
          <w:color w:val="080000"/>
        </w:rPr>
        <w:t>indien de Opdrachtnemer een octrooi als bedoeld in § 40 lid 12 UAV-GC 2005 verkrijgt, hij om niet aan de Opdrachtgever een vrij overdraagbare licentie verleent voor toepassing in werken van de Opdrachtgever;</w:t>
      </w:r>
    </w:p>
    <w:p w14:paraId="66428C3E" w14:textId="77777777" w:rsidR="00847409" w:rsidRPr="004E5419" w:rsidRDefault="00847409" w:rsidP="00847409">
      <w:pPr>
        <w:pStyle w:val="Lijstalinea"/>
        <w:numPr>
          <w:ilvl w:val="0"/>
          <w:numId w:val="19"/>
        </w:numPr>
        <w:autoSpaceDE w:val="0"/>
        <w:autoSpaceDN w:val="0"/>
        <w:adjustRightInd w:val="0"/>
        <w:rPr>
          <w:rFonts w:eastAsia="Times New Roman"/>
          <w:color w:val="080000"/>
        </w:rPr>
      </w:pPr>
      <w:r w:rsidRPr="004E5419">
        <w:rPr>
          <w:rFonts w:eastAsia="Times New Roman"/>
          <w:color w:val="080000"/>
        </w:rPr>
        <w:t>de Opdrachtgever bevoegd is wijzigingen in het Werk aan te brengen, respectievelijk het Werk geheel of gedeeltelijk te slopen, indien eisen van veiligheid, arbeidsomstandigheden, wet- en regelgeving, of bedrijfseconomische aard dit meebrengen.</w:t>
      </w:r>
    </w:p>
    <w:p w14:paraId="220B1618" w14:textId="77777777" w:rsidR="00847409" w:rsidRPr="00696D55" w:rsidRDefault="00847409" w:rsidP="00847409">
      <w:pPr>
        <w:pStyle w:val="Artikel"/>
      </w:pPr>
      <w:bookmarkStart w:id="10" w:name="_Toc220232328"/>
      <w:bookmarkStart w:id="11" w:name="_Toc474941557"/>
      <w:bookmarkStart w:id="12" w:name="_Toc476919444"/>
      <w:bookmarkStart w:id="13" w:name="_Toc83905583"/>
      <w:r w:rsidRPr="00696D55">
        <w:t>Contractdocumenten</w:t>
      </w:r>
      <w:bookmarkEnd w:id="10"/>
      <w:bookmarkEnd w:id="11"/>
      <w:bookmarkEnd w:id="12"/>
      <w:bookmarkEnd w:id="13"/>
    </w:p>
    <w:p w14:paraId="1E5B5BF4" w14:textId="77777777" w:rsidR="00847409" w:rsidRPr="0093569E" w:rsidRDefault="00847409" w:rsidP="00847409">
      <w:pPr>
        <w:pStyle w:val="Opsomming-cijfer"/>
        <w:numPr>
          <w:ilvl w:val="0"/>
          <w:numId w:val="9"/>
        </w:numPr>
      </w:pPr>
      <w:r w:rsidRPr="0093569E">
        <w:t>De volgende contractdocumenten omschrijven in onderlinge samenhang de rechten en verplichtingen die voor partijen uit de Overeenkomst voortvloeien:</w:t>
      </w:r>
    </w:p>
    <w:p w14:paraId="31E37330" w14:textId="77777777" w:rsidR="00847409" w:rsidRPr="004E5419" w:rsidRDefault="00847409" w:rsidP="00847409">
      <w:pPr>
        <w:pStyle w:val="Lijstalinea"/>
        <w:numPr>
          <w:ilvl w:val="0"/>
          <w:numId w:val="20"/>
        </w:numPr>
        <w:autoSpaceDE w:val="0"/>
        <w:autoSpaceDN w:val="0"/>
        <w:adjustRightInd w:val="0"/>
        <w:rPr>
          <w:rFonts w:eastAsia="Times New Roman"/>
          <w:color w:val="080000"/>
        </w:rPr>
      </w:pPr>
      <w:r w:rsidRPr="004E5419">
        <w:rPr>
          <w:rFonts w:eastAsia="Times New Roman"/>
          <w:color w:val="080000"/>
        </w:rPr>
        <w:t>de door partijen ingevulde en ondertekende Basisovereenkomst met inbegrip van de nota's van inlichtingen en de processen-verbaal;</w:t>
      </w:r>
    </w:p>
    <w:p w14:paraId="7DC6C037" w14:textId="77777777" w:rsidR="00847409" w:rsidRPr="004E5419" w:rsidRDefault="00847409" w:rsidP="00847409">
      <w:pPr>
        <w:pStyle w:val="Lijstalinea"/>
        <w:numPr>
          <w:ilvl w:val="0"/>
          <w:numId w:val="20"/>
        </w:numPr>
        <w:autoSpaceDE w:val="0"/>
        <w:autoSpaceDN w:val="0"/>
        <w:adjustRightInd w:val="0"/>
        <w:rPr>
          <w:rFonts w:eastAsia="Times New Roman"/>
          <w:color w:val="080000"/>
        </w:rPr>
      </w:pPr>
      <w:r w:rsidRPr="004E5419">
        <w:rPr>
          <w:rFonts w:eastAsia="Times New Roman"/>
          <w:color w:val="080000"/>
        </w:rPr>
        <w:t>de Vraagspecificatie, bestaande uit twee delen: Eisen en Proces;</w:t>
      </w:r>
    </w:p>
    <w:p w14:paraId="4CC8FEA2" w14:textId="77777777" w:rsidR="00847409" w:rsidRPr="004E5419" w:rsidRDefault="00847409" w:rsidP="00847409">
      <w:pPr>
        <w:pStyle w:val="Lijstalinea"/>
        <w:numPr>
          <w:ilvl w:val="0"/>
          <w:numId w:val="20"/>
        </w:numPr>
        <w:autoSpaceDE w:val="0"/>
        <w:autoSpaceDN w:val="0"/>
        <w:adjustRightInd w:val="0"/>
        <w:rPr>
          <w:rFonts w:eastAsia="Times New Roman"/>
          <w:color w:val="080000"/>
        </w:rPr>
      </w:pPr>
      <w:r w:rsidRPr="004E5419">
        <w:rPr>
          <w:rFonts w:eastAsia="Times New Roman"/>
          <w:color w:val="080000"/>
        </w:rPr>
        <w:t>de door partijen geparafeerde, bij de Vraagspecificatie gevoegde annexen met betrekking tot:</w:t>
      </w:r>
    </w:p>
    <w:p w14:paraId="55DD620B" w14:textId="77777777" w:rsidR="00847409" w:rsidRPr="00FB57DF" w:rsidRDefault="00847409" w:rsidP="00847409">
      <w:pPr>
        <w:autoSpaceDE w:val="0"/>
        <w:adjustRightInd w:val="0"/>
        <w:ind w:left="1267" w:hanging="567"/>
        <w:rPr>
          <w:rFonts w:eastAsia="Times New Roman"/>
          <w:color w:val="080000"/>
        </w:rPr>
      </w:pPr>
      <w:r w:rsidRPr="00FB57DF">
        <w:rPr>
          <w:rFonts w:eastAsia="Times New Roman"/>
          <w:color w:val="080000"/>
        </w:rPr>
        <w:t>(I)</w:t>
      </w:r>
      <w:r w:rsidRPr="00FB57DF">
        <w:rPr>
          <w:rFonts w:eastAsia="Times New Roman"/>
          <w:color w:val="080000"/>
        </w:rPr>
        <w:tab/>
        <w:t>de vergunningen, ontheffingen, beschikkingen en toestemmingen die door de Opdrachtgever moeten worden verkregen;</w:t>
      </w:r>
    </w:p>
    <w:p w14:paraId="29072DFE" w14:textId="77777777" w:rsidR="00847409" w:rsidRPr="00696D55" w:rsidRDefault="00847409" w:rsidP="00847409">
      <w:pPr>
        <w:autoSpaceDE w:val="0"/>
        <w:adjustRightInd w:val="0"/>
        <w:ind w:left="1267" w:hanging="567"/>
        <w:rPr>
          <w:rFonts w:eastAsia="Times New Roman"/>
          <w:dstrike/>
          <w:color w:val="080000"/>
        </w:rPr>
      </w:pPr>
      <w:r w:rsidRPr="00696D55">
        <w:rPr>
          <w:rFonts w:eastAsia="Times New Roman"/>
          <w:color w:val="080000"/>
        </w:rPr>
        <w:t>(II)</w:t>
      </w:r>
      <w:r w:rsidRPr="00696D55">
        <w:rPr>
          <w:rFonts w:eastAsia="Times New Roman"/>
          <w:color w:val="080000"/>
        </w:rPr>
        <w:tab/>
        <w:t>de planning;</w:t>
      </w:r>
    </w:p>
    <w:p w14:paraId="137C35A1" w14:textId="77777777" w:rsidR="00847409" w:rsidRPr="00696D55" w:rsidRDefault="00847409" w:rsidP="00847409">
      <w:pPr>
        <w:autoSpaceDE w:val="0"/>
        <w:adjustRightInd w:val="0"/>
        <w:ind w:left="1267" w:hanging="567"/>
        <w:rPr>
          <w:rFonts w:eastAsia="Times New Roman"/>
          <w:color w:val="080000"/>
        </w:rPr>
      </w:pPr>
      <w:r w:rsidRPr="00696D55">
        <w:rPr>
          <w:rFonts w:eastAsia="Times New Roman"/>
          <w:color w:val="080000"/>
        </w:rPr>
        <w:t>(III)</w:t>
      </w:r>
      <w:r w:rsidRPr="00696D55">
        <w:rPr>
          <w:rFonts w:eastAsia="Times New Roman"/>
          <w:color w:val="080000"/>
        </w:rPr>
        <w:tab/>
        <w:t>het acceptatieplan;</w:t>
      </w:r>
    </w:p>
    <w:p w14:paraId="1F22187D" w14:textId="77777777" w:rsidR="00847409" w:rsidRPr="00FB57DF" w:rsidRDefault="00847409" w:rsidP="00847409">
      <w:pPr>
        <w:autoSpaceDE w:val="0"/>
        <w:adjustRightInd w:val="0"/>
        <w:ind w:left="1267" w:hanging="567"/>
        <w:rPr>
          <w:rFonts w:eastAsia="Times New Roman"/>
          <w:color w:val="080000"/>
        </w:rPr>
      </w:pPr>
      <w:r w:rsidRPr="00FB57DF">
        <w:rPr>
          <w:rFonts w:eastAsia="Times New Roman"/>
          <w:color w:val="080000"/>
        </w:rPr>
        <w:t>(IV)</w:t>
      </w:r>
      <w:r w:rsidRPr="00FB57DF">
        <w:rPr>
          <w:rFonts w:eastAsia="Times New Roman"/>
          <w:color w:val="080000"/>
        </w:rPr>
        <w:tab/>
        <w:t>het toetsingsplan Ontwerpwerkzaamheden;</w:t>
      </w:r>
    </w:p>
    <w:p w14:paraId="7A123352" w14:textId="77777777" w:rsidR="00847409" w:rsidRPr="00511481" w:rsidRDefault="00847409" w:rsidP="00847409">
      <w:pPr>
        <w:autoSpaceDE w:val="0"/>
        <w:adjustRightInd w:val="0"/>
        <w:ind w:left="1267" w:hanging="567"/>
        <w:rPr>
          <w:rFonts w:eastAsia="Times New Roman"/>
          <w:strike/>
          <w:color w:val="080000"/>
        </w:rPr>
      </w:pPr>
      <w:r w:rsidRPr="00511481">
        <w:rPr>
          <w:rFonts w:eastAsia="Times New Roman"/>
          <w:strike/>
          <w:color w:val="080000"/>
        </w:rPr>
        <w:t>(V)</w:t>
      </w:r>
      <w:r w:rsidRPr="00511481">
        <w:rPr>
          <w:rFonts w:eastAsia="Times New Roman"/>
          <w:strike/>
          <w:color w:val="080000"/>
        </w:rPr>
        <w:tab/>
        <w:t>de vrijkomende materialen;</w:t>
      </w:r>
    </w:p>
    <w:p w14:paraId="2747CEAC" w14:textId="77777777" w:rsidR="00847409" w:rsidRPr="00511481" w:rsidRDefault="00847409" w:rsidP="00847409">
      <w:pPr>
        <w:autoSpaceDE w:val="0"/>
        <w:adjustRightInd w:val="0"/>
        <w:ind w:left="1267" w:hanging="567"/>
        <w:rPr>
          <w:rFonts w:eastAsia="Times New Roman"/>
          <w:strike/>
          <w:color w:val="080000"/>
        </w:rPr>
      </w:pPr>
      <w:r w:rsidRPr="00511481">
        <w:rPr>
          <w:rFonts w:eastAsia="Times New Roman"/>
          <w:strike/>
          <w:color w:val="080000"/>
        </w:rPr>
        <w:t>(VI)</w:t>
      </w:r>
      <w:r w:rsidRPr="00511481">
        <w:rPr>
          <w:rFonts w:eastAsia="Times New Roman"/>
          <w:strike/>
          <w:color w:val="080000"/>
        </w:rPr>
        <w:tab/>
        <w:t>het overzicht van werkzaamheden die door nevenopdrachtnemers worden verricht alsmede van de tijdstippen waarop zij worden uitgevoerd;</w:t>
      </w:r>
    </w:p>
    <w:p w14:paraId="08D055F5" w14:textId="77777777" w:rsidR="00847409" w:rsidRPr="008364DD" w:rsidRDefault="00847409" w:rsidP="00847409">
      <w:pPr>
        <w:autoSpaceDE w:val="0"/>
        <w:adjustRightInd w:val="0"/>
        <w:ind w:left="1267" w:hanging="567"/>
        <w:rPr>
          <w:rFonts w:eastAsia="Times New Roman"/>
          <w:dstrike/>
          <w:color w:val="080000"/>
        </w:rPr>
      </w:pPr>
      <w:r w:rsidRPr="00511481">
        <w:rPr>
          <w:rFonts w:eastAsia="Times New Roman"/>
          <w:strike/>
          <w:color w:val="080000"/>
        </w:rPr>
        <w:t>(</w:t>
      </w:r>
      <w:r w:rsidRPr="008364DD">
        <w:rPr>
          <w:rFonts w:eastAsia="Times New Roman"/>
          <w:dstrike/>
          <w:color w:val="080000"/>
        </w:rPr>
        <w:t>VII)</w:t>
      </w:r>
      <w:r w:rsidRPr="008364DD">
        <w:rPr>
          <w:rFonts w:eastAsia="Times New Roman"/>
          <w:dstrike/>
          <w:color w:val="080000"/>
        </w:rPr>
        <w:tab/>
        <w:t>de verrekening van wijzigingen van lonen, sociale lasten, prijzen, huren en vrachten;</w:t>
      </w:r>
    </w:p>
    <w:p w14:paraId="3B7E57B2" w14:textId="7C55B2D7" w:rsidR="00847409" w:rsidRDefault="00847409" w:rsidP="00847409">
      <w:pPr>
        <w:autoSpaceDE w:val="0"/>
        <w:adjustRightInd w:val="0"/>
        <w:ind w:left="1267" w:hanging="567"/>
        <w:rPr>
          <w:rFonts w:eastAsia="Times New Roman"/>
          <w:color w:val="080000"/>
        </w:rPr>
      </w:pPr>
      <w:r w:rsidRPr="00D81004">
        <w:rPr>
          <w:rFonts w:eastAsia="Times New Roman"/>
          <w:dstrike/>
          <w:color w:val="080000"/>
        </w:rPr>
        <w:t>(VIII)</w:t>
      </w:r>
      <w:r w:rsidRPr="00D81004">
        <w:rPr>
          <w:rFonts w:eastAsia="Times New Roman"/>
          <w:dstrike/>
          <w:color w:val="080000"/>
        </w:rPr>
        <w:tab/>
      </w:r>
      <w:r w:rsidRPr="00AD370A">
        <w:rPr>
          <w:rFonts w:eastAsia="Times New Roman"/>
          <w:dstrike/>
          <w:color w:val="080000"/>
        </w:rPr>
        <w:t>de stelposten</w:t>
      </w:r>
      <w:r w:rsidRPr="00D81004">
        <w:rPr>
          <w:rFonts w:eastAsia="Times New Roman"/>
          <w:dstrike/>
          <w:color w:val="080000"/>
        </w:rPr>
        <w:t>;</w:t>
      </w:r>
    </w:p>
    <w:p w14:paraId="78F70A46" w14:textId="77777777" w:rsidR="00847409" w:rsidRPr="00FB57DF" w:rsidRDefault="00847409" w:rsidP="00847409">
      <w:pPr>
        <w:autoSpaceDE w:val="0"/>
        <w:adjustRightInd w:val="0"/>
        <w:ind w:left="1267" w:hanging="567"/>
        <w:rPr>
          <w:rFonts w:eastAsia="Times New Roman"/>
          <w:color w:val="080000"/>
        </w:rPr>
      </w:pPr>
      <w:r w:rsidRPr="00FB57DF">
        <w:rPr>
          <w:rFonts w:eastAsia="Times New Roman"/>
          <w:color w:val="080000"/>
        </w:rPr>
        <w:t>(IX)</w:t>
      </w:r>
      <w:r w:rsidRPr="00FB57DF">
        <w:rPr>
          <w:rFonts w:eastAsia="Times New Roman"/>
          <w:color w:val="080000"/>
        </w:rPr>
        <w:tab/>
        <w:t>de bankgarantie;</w:t>
      </w:r>
    </w:p>
    <w:p w14:paraId="38520BA0" w14:textId="77777777" w:rsidR="00847409" w:rsidRPr="00FB57DF" w:rsidRDefault="00847409" w:rsidP="00847409">
      <w:pPr>
        <w:autoSpaceDE w:val="0"/>
        <w:adjustRightInd w:val="0"/>
        <w:ind w:left="1267" w:hanging="567"/>
        <w:rPr>
          <w:rFonts w:eastAsia="Times New Roman"/>
          <w:color w:val="080000"/>
        </w:rPr>
      </w:pPr>
      <w:r w:rsidRPr="00FB57DF">
        <w:rPr>
          <w:rFonts w:eastAsia="Times New Roman"/>
          <w:color w:val="080000"/>
        </w:rPr>
        <w:t>(X)</w:t>
      </w:r>
      <w:r w:rsidRPr="00FB57DF">
        <w:rPr>
          <w:rFonts w:eastAsia="Times New Roman"/>
          <w:color w:val="080000"/>
        </w:rPr>
        <w:tab/>
        <w:t>de verzekeringen;</w:t>
      </w:r>
    </w:p>
    <w:p w14:paraId="3E94DE0E" w14:textId="77777777" w:rsidR="00847409" w:rsidRPr="00FB57DF" w:rsidRDefault="00847409" w:rsidP="00847409">
      <w:pPr>
        <w:autoSpaceDE w:val="0"/>
        <w:adjustRightInd w:val="0"/>
        <w:ind w:left="1267" w:hanging="567"/>
        <w:rPr>
          <w:rFonts w:eastAsia="Times New Roman"/>
          <w:color w:val="080000"/>
        </w:rPr>
      </w:pPr>
      <w:r w:rsidRPr="00FB57DF">
        <w:rPr>
          <w:rFonts w:eastAsia="Times New Roman"/>
          <w:color w:val="080000"/>
        </w:rPr>
        <w:lastRenderedPageBreak/>
        <w:t>(XI)</w:t>
      </w:r>
      <w:r w:rsidRPr="00FB57DF">
        <w:rPr>
          <w:rFonts w:eastAsia="Times New Roman"/>
          <w:color w:val="080000"/>
        </w:rPr>
        <w:tab/>
        <w:t>de geschillenregeling Raad van Deskundigen;</w:t>
      </w:r>
    </w:p>
    <w:p w14:paraId="70178C42" w14:textId="77777777" w:rsidR="00847409" w:rsidRPr="00AD370A" w:rsidRDefault="00847409" w:rsidP="00847409">
      <w:pPr>
        <w:autoSpaceDE w:val="0"/>
        <w:adjustRightInd w:val="0"/>
        <w:ind w:left="1267" w:hanging="567"/>
        <w:rPr>
          <w:rFonts w:eastAsia="Times New Roman"/>
          <w:color w:val="080000"/>
        </w:rPr>
      </w:pPr>
      <w:r w:rsidRPr="00AD370A">
        <w:rPr>
          <w:rFonts w:eastAsia="Times New Roman"/>
          <w:color w:val="080000"/>
        </w:rPr>
        <w:t>(XII)</w:t>
      </w:r>
      <w:r w:rsidRPr="00AD370A">
        <w:rPr>
          <w:rFonts w:eastAsia="Times New Roman"/>
          <w:color w:val="080000"/>
        </w:rPr>
        <w:tab/>
        <w:t>vervallen;</w:t>
      </w:r>
    </w:p>
    <w:p w14:paraId="526CC3A0" w14:textId="77777777" w:rsidR="00847409" w:rsidRPr="00AD370A" w:rsidRDefault="00847409" w:rsidP="00847409">
      <w:pPr>
        <w:autoSpaceDE w:val="0"/>
        <w:adjustRightInd w:val="0"/>
        <w:ind w:left="1267" w:hanging="567"/>
        <w:rPr>
          <w:rFonts w:eastAsia="Times New Roman"/>
          <w:color w:val="080000"/>
        </w:rPr>
      </w:pPr>
      <w:r w:rsidRPr="00AD370A">
        <w:rPr>
          <w:rFonts w:eastAsia="Times New Roman"/>
          <w:color w:val="080000"/>
        </w:rPr>
        <w:t>(XIII)</w:t>
      </w:r>
      <w:r w:rsidRPr="00AD370A">
        <w:rPr>
          <w:rFonts w:eastAsia="Times New Roman"/>
          <w:color w:val="080000"/>
        </w:rPr>
        <w:tab/>
        <w:t>informatie;</w:t>
      </w:r>
    </w:p>
    <w:p w14:paraId="3199B083" w14:textId="77777777" w:rsidR="00847409" w:rsidRPr="00AD370A" w:rsidRDefault="00847409" w:rsidP="00847409">
      <w:pPr>
        <w:autoSpaceDE w:val="0"/>
        <w:adjustRightInd w:val="0"/>
        <w:ind w:left="1267" w:hanging="567"/>
        <w:rPr>
          <w:rFonts w:eastAsia="Times New Roman"/>
          <w:color w:val="080000"/>
        </w:rPr>
      </w:pPr>
      <w:r w:rsidRPr="00AD370A">
        <w:rPr>
          <w:rFonts w:eastAsia="Times New Roman"/>
          <w:color w:val="080000"/>
        </w:rPr>
        <w:t>(XIV)</w:t>
      </w:r>
      <w:r w:rsidRPr="00AD370A">
        <w:rPr>
          <w:rFonts w:eastAsia="Times New Roman"/>
          <w:color w:val="080000"/>
        </w:rPr>
        <w:tab/>
        <w:t>vervallen;</w:t>
      </w:r>
    </w:p>
    <w:p w14:paraId="70154DD4" w14:textId="77777777" w:rsidR="00847409" w:rsidRPr="00FB57DF" w:rsidRDefault="00847409" w:rsidP="00847409">
      <w:pPr>
        <w:autoSpaceDE w:val="0"/>
        <w:adjustRightInd w:val="0"/>
        <w:ind w:left="1267" w:hanging="567"/>
        <w:rPr>
          <w:rFonts w:eastAsia="Times New Roman"/>
          <w:color w:val="080000"/>
        </w:rPr>
      </w:pPr>
      <w:r w:rsidRPr="00FB57DF">
        <w:rPr>
          <w:rFonts w:eastAsia="Times New Roman"/>
          <w:color w:val="080000"/>
        </w:rPr>
        <w:t>(XV)</w:t>
      </w:r>
      <w:r w:rsidRPr="00FB57DF">
        <w:rPr>
          <w:rFonts w:eastAsia="Times New Roman"/>
          <w:color w:val="080000"/>
        </w:rPr>
        <w:tab/>
        <w:t>garanties;</w:t>
      </w:r>
    </w:p>
    <w:p w14:paraId="7C57BFB7" w14:textId="2F9F6AB9" w:rsidR="00847409" w:rsidRPr="008364DD" w:rsidRDefault="00847409" w:rsidP="00847409">
      <w:pPr>
        <w:autoSpaceDE w:val="0"/>
        <w:adjustRightInd w:val="0"/>
        <w:ind w:left="1267" w:hanging="567"/>
        <w:rPr>
          <w:rFonts w:eastAsia="Times New Roman"/>
          <w:dstrike/>
          <w:color w:val="080000"/>
        </w:rPr>
      </w:pPr>
    </w:p>
    <w:p w14:paraId="4D62B981" w14:textId="77777777" w:rsidR="00847409" w:rsidRPr="004E5419" w:rsidRDefault="00847409" w:rsidP="00847409">
      <w:pPr>
        <w:pStyle w:val="Lijstalinea"/>
        <w:numPr>
          <w:ilvl w:val="0"/>
          <w:numId w:val="20"/>
        </w:numPr>
        <w:autoSpaceDE w:val="0"/>
        <w:autoSpaceDN w:val="0"/>
        <w:adjustRightInd w:val="0"/>
        <w:rPr>
          <w:rFonts w:eastAsia="Times New Roman"/>
          <w:color w:val="080000"/>
        </w:rPr>
      </w:pPr>
      <w:r w:rsidRPr="004E5419">
        <w:rPr>
          <w:rFonts w:eastAsia="Times New Roman"/>
          <w:color w:val="080000"/>
        </w:rPr>
        <w:t>de Uniforme Administratieve Voorwaarden voor geïntegreerde contractvormen (UAV-GC 2005);</w:t>
      </w:r>
    </w:p>
    <w:p w14:paraId="5F73649A" w14:textId="77777777" w:rsidR="00847409" w:rsidRPr="004E5419" w:rsidRDefault="00847409" w:rsidP="00847409">
      <w:pPr>
        <w:pStyle w:val="Lijstalinea"/>
        <w:numPr>
          <w:ilvl w:val="0"/>
          <w:numId w:val="20"/>
        </w:numPr>
        <w:autoSpaceDE w:val="0"/>
        <w:autoSpaceDN w:val="0"/>
        <w:adjustRightInd w:val="0"/>
        <w:rPr>
          <w:rFonts w:eastAsia="Times New Roman"/>
          <w:color w:val="080000"/>
        </w:rPr>
      </w:pPr>
      <w:r w:rsidRPr="004E5419">
        <w:rPr>
          <w:rFonts w:eastAsia="Times New Roman"/>
          <w:color w:val="080000"/>
        </w:rPr>
        <w:t>de Aanbieding;</w:t>
      </w:r>
    </w:p>
    <w:p w14:paraId="68E74082" w14:textId="77777777" w:rsidR="00847409" w:rsidRPr="004E5419" w:rsidRDefault="00847409" w:rsidP="00847409">
      <w:pPr>
        <w:pStyle w:val="Lijstalinea"/>
        <w:numPr>
          <w:ilvl w:val="0"/>
          <w:numId w:val="20"/>
        </w:numPr>
        <w:autoSpaceDE w:val="0"/>
        <w:autoSpaceDN w:val="0"/>
        <w:adjustRightInd w:val="0"/>
        <w:rPr>
          <w:rFonts w:eastAsia="Times New Roman"/>
          <w:color w:val="080000"/>
        </w:rPr>
      </w:pPr>
      <w:r w:rsidRPr="004E5419">
        <w:rPr>
          <w:rFonts w:eastAsia="Times New Roman"/>
          <w:color w:val="080000"/>
        </w:rPr>
        <w:t>de Documenten als bedoeld in § 1 sub d UAV-GC 2005, voor zover die door de Opdrachtnemer ter kennis zijn gebracht van de Opdrachtgever.</w:t>
      </w:r>
    </w:p>
    <w:p w14:paraId="0AA2AFE5" w14:textId="77777777" w:rsidR="00847409" w:rsidRPr="00AD370A" w:rsidRDefault="00847409" w:rsidP="00847409">
      <w:pPr>
        <w:pStyle w:val="Opsomming-cijfer"/>
      </w:pPr>
      <w:r w:rsidRPr="00AD370A">
        <w:t xml:space="preserve">Indien contractdocumenten onderling tegenstrijdig zijn, geldt, tenzij een andere bedoeling uit de Overeenkomst voortvloeit, de volgende rangorde: </w:t>
      </w:r>
    </w:p>
    <w:p w14:paraId="1E42908D" w14:textId="77777777" w:rsidR="00847409" w:rsidRPr="004E5419" w:rsidRDefault="00847409" w:rsidP="00847409">
      <w:pPr>
        <w:pStyle w:val="Lijstalinea"/>
        <w:numPr>
          <w:ilvl w:val="0"/>
          <w:numId w:val="21"/>
        </w:numPr>
        <w:autoSpaceDE w:val="0"/>
        <w:autoSpaceDN w:val="0"/>
        <w:adjustRightInd w:val="0"/>
        <w:rPr>
          <w:rFonts w:eastAsia="Times New Roman"/>
          <w:color w:val="080000"/>
        </w:rPr>
      </w:pPr>
      <w:r w:rsidRPr="004E5419">
        <w:rPr>
          <w:rFonts w:eastAsia="Times New Roman"/>
          <w:color w:val="080000"/>
        </w:rPr>
        <w:t>de Basisovereenkomst;</w:t>
      </w:r>
    </w:p>
    <w:p w14:paraId="7AB03913" w14:textId="77777777" w:rsidR="00847409" w:rsidRPr="004E5419" w:rsidRDefault="00847409" w:rsidP="00847409">
      <w:pPr>
        <w:pStyle w:val="Lijstalinea"/>
        <w:numPr>
          <w:ilvl w:val="0"/>
          <w:numId w:val="21"/>
        </w:numPr>
        <w:autoSpaceDE w:val="0"/>
        <w:autoSpaceDN w:val="0"/>
        <w:adjustRightInd w:val="0"/>
        <w:rPr>
          <w:rFonts w:eastAsia="Times New Roman"/>
          <w:color w:val="080000"/>
        </w:rPr>
      </w:pPr>
      <w:r w:rsidRPr="004E5419">
        <w:rPr>
          <w:rFonts w:eastAsia="Times New Roman"/>
          <w:color w:val="080000"/>
        </w:rPr>
        <w:t>de Vraagspecificatie;</w:t>
      </w:r>
    </w:p>
    <w:p w14:paraId="558A9586" w14:textId="77777777" w:rsidR="00847409" w:rsidRPr="004E5419" w:rsidRDefault="00847409" w:rsidP="00847409">
      <w:pPr>
        <w:pStyle w:val="Lijstalinea"/>
        <w:numPr>
          <w:ilvl w:val="0"/>
          <w:numId w:val="21"/>
        </w:numPr>
        <w:autoSpaceDE w:val="0"/>
        <w:autoSpaceDN w:val="0"/>
        <w:adjustRightInd w:val="0"/>
        <w:rPr>
          <w:rFonts w:eastAsia="Times New Roman"/>
          <w:color w:val="080000"/>
        </w:rPr>
      </w:pPr>
      <w:r w:rsidRPr="004E5419">
        <w:rPr>
          <w:rFonts w:eastAsia="Times New Roman"/>
          <w:color w:val="080000"/>
        </w:rPr>
        <w:t>de bij de Vraagspecificatie gevoegde annexen;</w:t>
      </w:r>
    </w:p>
    <w:p w14:paraId="409706D4" w14:textId="77777777" w:rsidR="00847409" w:rsidRPr="004E5419" w:rsidRDefault="00847409" w:rsidP="00847409">
      <w:pPr>
        <w:pStyle w:val="Lijstalinea"/>
        <w:numPr>
          <w:ilvl w:val="0"/>
          <w:numId w:val="21"/>
        </w:numPr>
        <w:autoSpaceDE w:val="0"/>
        <w:autoSpaceDN w:val="0"/>
        <w:adjustRightInd w:val="0"/>
        <w:rPr>
          <w:rFonts w:eastAsia="Times New Roman"/>
          <w:color w:val="080000"/>
        </w:rPr>
      </w:pPr>
      <w:r w:rsidRPr="004E5419">
        <w:rPr>
          <w:rFonts w:eastAsia="Times New Roman"/>
          <w:color w:val="080000"/>
        </w:rPr>
        <w:t>de UAV-GC 2005;</w:t>
      </w:r>
    </w:p>
    <w:p w14:paraId="7CEDC1FD" w14:textId="77777777" w:rsidR="00847409" w:rsidRPr="004E5419" w:rsidRDefault="00847409" w:rsidP="00847409">
      <w:pPr>
        <w:pStyle w:val="Lijstalinea"/>
        <w:numPr>
          <w:ilvl w:val="0"/>
          <w:numId w:val="21"/>
        </w:numPr>
        <w:autoSpaceDE w:val="0"/>
        <w:autoSpaceDN w:val="0"/>
        <w:adjustRightInd w:val="0"/>
        <w:rPr>
          <w:rFonts w:eastAsia="Times New Roman"/>
          <w:color w:val="080000"/>
        </w:rPr>
      </w:pPr>
      <w:r w:rsidRPr="004E5419">
        <w:rPr>
          <w:rFonts w:eastAsia="Times New Roman"/>
          <w:color w:val="080000"/>
        </w:rPr>
        <w:t>de Aanbieding;</w:t>
      </w:r>
    </w:p>
    <w:p w14:paraId="4837F1FC" w14:textId="77777777" w:rsidR="00847409" w:rsidRPr="004E5419" w:rsidRDefault="00847409" w:rsidP="00847409">
      <w:pPr>
        <w:pStyle w:val="Lijstalinea"/>
        <w:numPr>
          <w:ilvl w:val="0"/>
          <w:numId w:val="21"/>
        </w:numPr>
        <w:autoSpaceDE w:val="0"/>
        <w:autoSpaceDN w:val="0"/>
        <w:adjustRightInd w:val="0"/>
        <w:rPr>
          <w:rFonts w:eastAsia="Times New Roman"/>
          <w:color w:val="080000"/>
        </w:rPr>
      </w:pPr>
      <w:r w:rsidRPr="004E5419">
        <w:rPr>
          <w:rFonts w:eastAsia="Times New Roman"/>
          <w:color w:val="080000"/>
        </w:rPr>
        <w:t>de Documenten als bedoeld in § 1 sub d UAV-GC 2005, voor zover die door de Opdrachtnemer ter kennis zijn gebracht van de Opdrachtgever.</w:t>
      </w:r>
    </w:p>
    <w:p w14:paraId="254B19C1" w14:textId="77777777" w:rsidR="00847409" w:rsidRPr="00AD370A" w:rsidRDefault="00847409" w:rsidP="00847409">
      <w:pPr>
        <w:autoSpaceDE w:val="0"/>
        <w:adjustRightInd w:val="0"/>
        <w:ind w:left="340"/>
        <w:rPr>
          <w:color w:val="080000"/>
        </w:rPr>
      </w:pPr>
      <w:r w:rsidRPr="00AD370A">
        <w:rPr>
          <w:color w:val="080000"/>
        </w:rPr>
        <w:t>Wanneer echter de kwaliteit van het aangebodene uitgaat boven de in de Vraagspecificatie geëiste kwaliteit of de Opdrachtnemer aanbiedt het Werk op een eerder tijdstip op te leveren dan door de Vraagspecificatie wordt geëist, prevaleert de Aanbieding boven alle andere contractdocumenten met uitzondering van de Basisovereenkomst.</w:t>
      </w:r>
    </w:p>
    <w:p w14:paraId="4D27C659" w14:textId="77777777" w:rsidR="00847409" w:rsidRPr="00AD370A" w:rsidRDefault="00847409" w:rsidP="00847409">
      <w:pPr>
        <w:autoSpaceDE w:val="0"/>
        <w:adjustRightInd w:val="0"/>
        <w:ind w:firstLine="170"/>
        <w:rPr>
          <w:color w:val="080000"/>
        </w:rPr>
      </w:pPr>
    </w:p>
    <w:p w14:paraId="09F117E1" w14:textId="77777777" w:rsidR="00847409" w:rsidRPr="00AD370A" w:rsidRDefault="00847409" w:rsidP="00847409">
      <w:pPr>
        <w:pStyle w:val="Opsomming-cijfer"/>
      </w:pPr>
      <w:r w:rsidRPr="00AD370A">
        <w:t>De Opdrachtnemer is verantwoordelijk voor de inhoud van Documenten, voor onderlinge tegenstrijdigheden tussen twee of meer Documenten, alsmede voor onderlinge tegenstrijdigheden tussen verschillende onderdelen van één Document.</w:t>
      </w:r>
    </w:p>
    <w:p w14:paraId="012DDA86" w14:textId="77777777" w:rsidR="00847409" w:rsidRPr="00AD370A" w:rsidRDefault="00847409" w:rsidP="00847409">
      <w:pPr>
        <w:pStyle w:val="Opsomming-cijfer"/>
      </w:pPr>
      <w:r w:rsidRPr="00AD370A">
        <w:t>De Opdrachtgever is verantwoordelijk voor onderlinge tegenstrijdigheden tussen eisen in de Vraagspecificatie, alsmede voor de strijdigheden in de door hem verstrekte informatie. Het in dit lid bepaalde geldt ook voor onderlinge tegenstrijdigheden tussen de bij de Vraagspecificatie gevoegde annexen.</w:t>
      </w:r>
    </w:p>
    <w:p w14:paraId="5724FA9B" w14:textId="77777777" w:rsidR="00847409" w:rsidRPr="00AD370A" w:rsidRDefault="00847409" w:rsidP="00847409">
      <w:pPr>
        <w:pStyle w:val="Opsomming-cijfer"/>
      </w:pPr>
      <w:r w:rsidRPr="00AD370A">
        <w:t>Het in lid 4 bepaalde laat onverlet de verplichting van de Opdrachtnemer om de Opdrachtgever te waarschuwen in geval van een in dat lid bedoelde klaarblijkelijke tegenstrijdigheid.</w:t>
      </w:r>
    </w:p>
    <w:p w14:paraId="40AEE16E" w14:textId="77777777" w:rsidR="00847409" w:rsidRPr="00AD370A" w:rsidRDefault="00847409" w:rsidP="00847409">
      <w:pPr>
        <w:pStyle w:val="Artikel"/>
      </w:pPr>
      <w:bookmarkStart w:id="14" w:name="_Toc220232329"/>
      <w:bookmarkStart w:id="15" w:name="_Toc474941558"/>
      <w:bookmarkStart w:id="16" w:name="_Toc476919445"/>
      <w:bookmarkStart w:id="17" w:name="_Toc83905584"/>
      <w:r w:rsidRPr="00AD370A">
        <w:t>Betekenis van het begrip 'dag'</w:t>
      </w:r>
      <w:bookmarkEnd w:id="14"/>
      <w:bookmarkEnd w:id="15"/>
      <w:bookmarkEnd w:id="16"/>
      <w:bookmarkEnd w:id="17"/>
    </w:p>
    <w:p w14:paraId="100B0517" w14:textId="77777777" w:rsidR="00847409" w:rsidRPr="00AD370A" w:rsidRDefault="00847409" w:rsidP="00847409">
      <w:pPr>
        <w:autoSpaceDE w:val="0"/>
        <w:adjustRightInd w:val="0"/>
        <w:rPr>
          <w:color w:val="080000"/>
        </w:rPr>
      </w:pPr>
      <w:r w:rsidRPr="00AD370A">
        <w:rPr>
          <w:color w:val="080000"/>
        </w:rPr>
        <w:t>Partijen verstaan onder ‘dag’ in de zin van deze Overeenkomst: kalenderdag.</w:t>
      </w:r>
    </w:p>
    <w:p w14:paraId="11CF0BD0" w14:textId="77777777" w:rsidR="00847409" w:rsidRPr="00CA5A01" w:rsidRDefault="00847409" w:rsidP="00847409">
      <w:pPr>
        <w:pStyle w:val="Artikel"/>
      </w:pPr>
      <w:bookmarkStart w:id="18" w:name="_Toc220232330"/>
      <w:bookmarkStart w:id="19" w:name="_Toc474941559"/>
      <w:bookmarkStart w:id="20" w:name="_Toc476919446"/>
      <w:bookmarkStart w:id="21" w:name="_Toc83905585"/>
      <w:r w:rsidRPr="00AD370A">
        <w:t>Ontwerpwerkzaamheden</w:t>
      </w:r>
      <w:bookmarkEnd w:id="18"/>
      <w:bookmarkEnd w:id="19"/>
      <w:bookmarkEnd w:id="20"/>
      <w:bookmarkEnd w:id="21"/>
    </w:p>
    <w:p w14:paraId="4F04F6D7" w14:textId="77777777" w:rsidR="00847409" w:rsidRPr="00AD370A" w:rsidRDefault="00847409" w:rsidP="00847409">
      <w:pPr>
        <w:autoSpaceDE w:val="0"/>
        <w:adjustRightInd w:val="0"/>
        <w:rPr>
          <w:color w:val="080000"/>
        </w:rPr>
      </w:pPr>
      <w:r w:rsidRPr="00AD370A">
        <w:rPr>
          <w:color w:val="080000"/>
        </w:rPr>
        <w:t>De gevraagde Ontwerpwerkzaamheden blijken uit de Vraagspecificatie.</w:t>
      </w:r>
    </w:p>
    <w:p w14:paraId="0C7E6C80" w14:textId="77777777" w:rsidR="00847409" w:rsidRPr="00AD370A" w:rsidRDefault="00847409" w:rsidP="00847409">
      <w:pPr>
        <w:pStyle w:val="Artikel"/>
      </w:pPr>
      <w:bookmarkStart w:id="22" w:name="_Toc220232331"/>
      <w:bookmarkStart w:id="23" w:name="_Toc474941560"/>
      <w:bookmarkStart w:id="24" w:name="_Toc476919447"/>
      <w:bookmarkStart w:id="25" w:name="_Toc83905586"/>
      <w:r w:rsidRPr="00AD370A">
        <w:t>Vergunningen, ontheffingen, beschikkingen en toestemmingen</w:t>
      </w:r>
      <w:bookmarkEnd w:id="22"/>
      <w:bookmarkEnd w:id="23"/>
      <w:bookmarkEnd w:id="24"/>
      <w:bookmarkEnd w:id="25"/>
    </w:p>
    <w:p w14:paraId="69152E88" w14:textId="77777777" w:rsidR="00847409" w:rsidRPr="002D349B" w:rsidRDefault="00847409" w:rsidP="00847409">
      <w:pPr>
        <w:pStyle w:val="Opsomming-cijfer"/>
        <w:numPr>
          <w:ilvl w:val="0"/>
          <w:numId w:val="26"/>
        </w:numPr>
      </w:pPr>
      <w:r w:rsidRPr="002D349B">
        <w:t xml:space="preserve">Bij de Vraagspecificatie is door middel van een annex een overzicht gevoegd van de vergunningen, ontheffingen, beschikkingen en toestemmingen die de Opdrachtgever verkregen moet hebben voor de opzet en het gebruik van het Werk of die overigens nodig </w:t>
      </w:r>
      <w:r w:rsidRPr="002D349B">
        <w:lastRenderedPageBreak/>
        <w:t>zijn voor het Werk en, indien overeengekomen, voor de realisatie van het Meerjarig Onderhoud.</w:t>
      </w:r>
    </w:p>
    <w:p w14:paraId="6CA714E9" w14:textId="77777777" w:rsidR="00847409" w:rsidRDefault="00847409" w:rsidP="00847409">
      <w:pPr>
        <w:pStyle w:val="Opsomming-cijfer"/>
      </w:pPr>
      <w:r w:rsidRPr="00AD370A">
        <w:t>De in lid 1 bedoelde annex bepaalt voor elke afzonderlijke vergunning, ontheffing, beschikking en toestemming de uiterste datum waarop de Opdrachtgever ze moet hebben verkregen.</w:t>
      </w:r>
    </w:p>
    <w:p w14:paraId="60DA11FF" w14:textId="77777777" w:rsidR="00847409" w:rsidRPr="00AD370A" w:rsidRDefault="00847409" w:rsidP="00847409">
      <w:pPr>
        <w:pStyle w:val="Opsomming-cijfer"/>
      </w:pPr>
      <w:r w:rsidRPr="002D349B">
        <w:t>De in § 10 lid 1 UAV-GC 2005 bedoelde vergunningen, ontheffingen, beschikkingen en toestemmingen, die niet vermeld staan in de in lid 1 bedoelde annex, moeten tijdig door de Opdrachtnemer zijn verkregen.</w:t>
      </w:r>
    </w:p>
    <w:p w14:paraId="28F15E72" w14:textId="77777777" w:rsidR="00847409" w:rsidRPr="009C1266" w:rsidRDefault="00847409" w:rsidP="00847409">
      <w:pPr>
        <w:pStyle w:val="Artikel"/>
      </w:pPr>
      <w:bookmarkStart w:id="26" w:name="_Toc220232332"/>
      <w:bookmarkStart w:id="27" w:name="_Toc474941561"/>
      <w:bookmarkStart w:id="28" w:name="_Toc476919448"/>
      <w:bookmarkStart w:id="29" w:name="_Toc83905587"/>
      <w:r w:rsidRPr="009C1266">
        <w:t>Informatie en goederen die aan de Opdrachtnemer ter beschikking worden</w:t>
      </w:r>
      <w:r>
        <w:t xml:space="preserve"> </w:t>
      </w:r>
      <w:r w:rsidRPr="009C1266">
        <w:t>gesteld</w:t>
      </w:r>
      <w:bookmarkEnd w:id="26"/>
      <w:bookmarkEnd w:id="27"/>
      <w:bookmarkEnd w:id="28"/>
      <w:bookmarkEnd w:id="29"/>
    </w:p>
    <w:p w14:paraId="4EC10A17" w14:textId="77777777" w:rsidR="00847409" w:rsidRPr="009C1266" w:rsidRDefault="00847409" w:rsidP="00847409">
      <w:pPr>
        <w:pStyle w:val="Opsomming-cijfer"/>
        <w:numPr>
          <w:ilvl w:val="0"/>
          <w:numId w:val="10"/>
        </w:numPr>
      </w:pPr>
      <w:r w:rsidRPr="009C1266">
        <w:t>Voor zover informatie niet reeds in de Vraagspecificatie is opgenomen, en gelet op het bepaalde in § 3 lid 1 sub a UAV-GC 2005, verplicht de Opdrachtgever zich de volgende informatie aan de Opdrachtnemer ter beschikking te stellen:</w:t>
      </w:r>
    </w:p>
    <w:p w14:paraId="5EACE38E" w14:textId="77777777" w:rsidR="00847409" w:rsidRPr="004E5419" w:rsidRDefault="00847409" w:rsidP="00847409">
      <w:pPr>
        <w:pStyle w:val="Lijstalinea"/>
        <w:numPr>
          <w:ilvl w:val="0"/>
          <w:numId w:val="22"/>
        </w:numPr>
        <w:autoSpaceDE w:val="0"/>
        <w:autoSpaceDN w:val="0"/>
        <w:adjustRightInd w:val="0"/>
        <w:rPr>
          <w:rFonts w:eastAsia="Times New Roman"/>
          <w:color w:val="080000"/>
        </w:rPr>
      </w:pPr>
      <w:r w:rsidRPr="004E5419">
        <w:rPr>
          <w:rFonts w:eastAsia="Times New Roman"/>
          <w:color w:val="080000"/>
        </w:rPr>
        <w:t>geen</w:t>
      </w:r>
    </w:p>
    <w:p w14:paraId="29A29834" w14:textId="77777777" w:rsidR="00847409" w:rsidRPr="009C1266" w:rsidRDefault="00847409" w:rsidP="00847409">
      <w:pPr>
        <w:autoSpaceDE w:val="0"/>
        <w:adjustRightInd w:val="0"/>
        <w:ind w:left="600"/>
        <w:rPr>
          <w:rFonts w:eastAsia="Times New Roman"/>
        </w:rPr>
      </w:pPr>
    </w:p>
    <w:p w14:paraId="5DB5BFA8" w14:textId="77777777" w:rsidR="00847409" w:rsidRPr="009C1266" w:rsidRDefault="00847409" w:rsidP="00847409">
      <w:pPr>
        <w:pStyle w:val="Opsomming-cijfer"/>
      </w:pPr>
      <w:r w:rsidRPr="009C1266">
        <w:t>Voor zover een en ander niet reeds in de Vraagspecificatie is vastgelegd, en gelet op het bepaalde in § 3 lid 1 sub c UAV-GC 2005, verplicht de Opdrachtgever zich de volgende goederen aan de Opdrachtnemer ter beschikking te stellen:</w:t>
      </w:r>
    </w:p>
    <w:p w14:paraId="208675C9" w14:textId="77777777" w:rsidR="00847409" w:rsidRPr="004E5419" w:rsidRDefault="00847409" w:rsidP="00847409">
      <w:pPr>
        <w:pStyle w:val="Lijstalinea"/>
        <w:numPr>
          <w:ilvl w:val="0"/>
          <w:numId w:val="23"/>
        </w:numPr>
        <w:autoSpaceDE w:val="0"/>
        <w:autoSpaceDN w:val="0"/>
        <w:adjustRightInd w:val="0"/>
        <w:rPr>
          <w:rFonts w:eastAsia="Times New Roman"/>
          <w:color w:val="080000"/>
        </w:rPr>
      </w:pPr>
      <w:r w:rsidRPr="004E5419">
        <w:rPr>
          <w:rFonts w:eastAsia="Times New Roman"/>
          <w:color w:val="080000"/>
        </w:rPr>
        <w:t>geen</w:t>
      </w:r>
    </w:p>
    <w:p w14:paraId="61616D1E" w14:textId="77777777" w:rsidR="00847409" w:rsidRPr="009C1266" w:rsidRDefault="00847409" w:rsidP="00847409">
      <w:pPr>
        <w:pStyle w:val="Artikel"/>
      </w:pPr>
      <w:bookmarkStart w:id="30" w:name="_Toc220232333"/>
      <w:bookmarkStart w:id="31" w:name="_Toc474941562"/>
      <w:bookmarkStart w:id="32" w:name="_Toc476919449"/>
      <w:bookmarkStart w:id="33" w:name="_Toc83905588"/>
      <w:r w:rsidRPr="009C1266">
        <w:t>Vrijkomende materialen</w:t>
      </w:r>
      <w:bookmarkEnd w:id="30"/>
      <w:bookmarkEnd w:id="31"/>
      <w:bookmarkEnd w:id="32"/>
      <w:bookmarkEnd w:id="33"/>
    </w:p>
    <w:p w14:paraId="71A41494" w14:textId="77777777" w:rsidR="00847409" w:rsidRPr="009C1266" w:rsidRDefault="00847409" w:rsidP="00847409">
      <w:pPr>
        <w:tabs>
          <w:tab w:val="left" w:pos="227"/>
          <w:tab w:val="left" w:pos="454"/>
          <w:tab w:val="left" w:pos="680"/>
        </w:tabs>
        <w:autoSpaceDE w:val="0"/>
        <w:adjustRightInd w:val="0"/>
        <w:rPr>
          <w:rFonts w:eastAsia="Times New Roman"/>
          <w:color w:val="080000"/>
        </w:rPr>
      </w:pPr>
      <w:r w:rsidRPr="009C1266">
        <w:rPr>
          <w:rFonts w:eastAsia="Times New Roman"/>
          <w:color w:val="080000"/>
        </w:rPr>
        <w:t xml:space="preserve">Voor zover de Opdrachtgever op de hoogte is van de aanwezigheid van materialen die zullen vrijkomen in het kader van de Uitvoerings- en Onderhoudswerkzaamheden, vermeldt hij in een bij de Vraagspecificatie gevoegde annex wat er met die materialen moet gebeuren, als onderdeel van die Werkzaamheden. Indien er materialen tijdens die Werkzaamheden vrijkomen waaromtrent niets is bepaald in de bedoelde annex, bepaalt de Opdrachtgever binnen een redelijke termijn alsnog wat daar mee moet gebeuren. De Opdrachtnemer heeft in dat geval recht op kostenvergoeding en/of </w:t>
      </w:r>
      <w:proofErr w:type="spellStart"/>
      <w:r w:rsidRPr="009C1266">
        <w:rPr>
          <w:rFonts w:eastAsia="Times New Roman"/>
          <w:color w:val="080000"/>
        </w:rPr>
        <w:t>termijnsverlenging</w:t>
      </w:r>
      <w:proofErr w:type="spellEnd"/>
      <w:r w:rsidRPr="009C1266">
        <w:rPr>
          <w:rFonts w:eastAsia="Times New Roman"/>
          <w:color w:val="080000"/>
        </w:rPr>
        <w:t>, met inachtneming van het bepaalde in § 44 lid 1 sub a UAV-GC 2005.</w:t>
      </w:r>
    </w:p>
    <w:p w14:paraId="3EB65532" w14:textId="77777777" w:rsidR="00847409" w:rsidRPr="009C1266" w:rsidRDefault="00847409" w:rsidP="00847409">
      <w:pPr>
        <w:pStyle w:val="Artikel"/>
      </w:pPr>
      <w:bookmarkStart w:id="34" w:name="_Toc231299401"/>
      <w:bookmarkStart w:id="35" w:name="_Toc231299446"/>
      <w:bookmarkStart w:id="36" w:name="_Toc231299578"/>
      <w:bookmarkStart w:id="37" w:name="_Toc231299623"/>
      <w:bookmarkStart w:id="38" w:name="_Toc231299756"/>
      <w:bookmarkStart w:id="39" w:name="_Toc220232334"/>
      <w:bookmarkStart w:id="40" w:name="_Toc474941563"/>
      <w:bookmarkStart w:id="41" w:name="_Toc476919450"/>
      <w:bookmarkStart w:id="42" w:name="_Toc83905589"/>
      <w:bookmarkEnd w:id="34"/>
      <w:bookmarkEnd w:id="35"/>
      <w:bookmarkEnd w:id="36"/>
      <w:bookmarkEnd w:id="37"/>
      <w:bookmarkEnd w:id="38"/>
      <w:r w:rsidRPr="009C1266">
        <w:t>Verband met andere werken</w:t>
      </w:r>
      <w:bookmarkEnd w:id="39"/>
      <w:bookmarkEnd w:id="40"/>
      <w:bookmarkEnd w:id="41"/>
      <w:bookmarkEnd w:id="42"/>
    </w:p>
    <w:p w14:paraId="73EF3A80" w14:textId="77777777" w:rsidR="00847409" w:rsidRPr="009C1266" w:rsidRDefault="00847409" w:rsidP="00847409">
      <w:pPr>
        <w:autoSpaceDE w:val="0"/>
        <w:adjustRightInd w:val="0"/>
        <w:rPr>
          <w:rFonts w:eastAsia="Times New Roman"/>
          <w:color w:val="080000"/>
        </w:rPr>
      </w:pPr>
      <w:r w:rsidRPr="009C1266">
        <w:rPr>
          <w:rFonts w:eastAsia="Times New Roman"/>
          <w:color w:val="080000"/>
        </w:rPr>
        <w:t xml:space="preserve">De aard van de in § 8 lid 1 UAV-GC 2005 bedoelde werkzaamheden, alsmede het voorziene tijdstip waarop zij worden verricht, staan omschreven in een bij de Vraagspecificatie gevoegde annex. Deze werkzaamheden worden gecoördineerd: </w:t>
      </w:r>
    </w:p>
    <w:p w14:paraId="151F84E0" w14:textId="4C6AC172" w:rsidR="00237F3A" w:rsidRDefault="00374DFE" w:rsidP="00847409">
      <w:pPr>
        <w:numPr>
          <w:ilvl w:val="0"/>
          <w:numId w:val="6"/>
        </w:numPr>
        <w:tabs>
          <w:tab w:val="num" w:pos="480"/>
        </w:tabs>
        <w:autoSpaceDE w:val="0"/>
        <w:adjustRightInd w:val="0"/>
        <w:spacing w:line="240" w:lineRule="atLeast"/>
        <w:ind w:left="480" w:hanging="480"/>
        <w:textAlignment w:val="auto"/>
        <w:rPr>
          <w:rFonts w:eastAsia="Times New Roman"/>
        </w:rPr>
      </w:pPr>
      <w:r>
        <w:rPr>
          <w:rFonts w:eastAsia="Times New Roman"/>
        </w:rPr>
        <w:t xml:space="preserve">Zie annex </w:t>
      </w:r>
      <w:r w:rsidR="00453D2C">
        <w:rPr>
          <w:rFonts w:eastAsia="Times New Roman"/>
        </w:rPr>
        <w:t>VI</w:t>
      </w:r>
    </w:p>
    <w:p w14:paraId="3BA42A73" w14:textId="28BDD19F" w:rsidR="00847409" w:rsidRPr="009C1266" w:rsidRDefault="00847409" w:rsidP="00B549A4">
      <w:pPr>
        <w:autoSpaceDE w:val="0"/>
        <w:adjustRightInd w:val="0"/>
        <w:spacing w:line="240" w:lineRule="atLeast"/>
        <w:textAlignment w:val="auto"/>
        <w:rPr>
          <w:rFonts w:eastAsia="Times New Roman"/>
        </w:rPr>
      </w:pPr>
      <w:r w:rsidRPr="009C1266">
        <w:rPr>
          <w:rFonts w:eastAsia="Times New Roman"/>
        </w:rPr>
        <w:t>door de Opdrachtnemer.</w:t>
      </w:r>
    </w:p>
    <w:p w14:paraId="23FD51A0" w14:textId="77777777" w:rsidR="00847409" w:rsidRPr="009C1266" w:rsidRDefault="00847409" w:rsidP="00847409">
      <w:pPr>
        <w:pStyle w:val="Artikel"/>
      </w:pPr>
      <w:bookmarkStart w:id="43" w:name="_Toc220232335"/>
      <w:bookmarkStart w:id="44" w:name="_Toc474941564"/>
      <w:bookmarkStart w:id="45" w:name="_Toc476919451"/>
      <w:bookmarkStart w:id="46" w:name="_Toc83905590"/>
      <w:r w:rsidRPr="009C1266">
        <w:t>Verrekening van wijzigingen van lonen, sociale lasten, prijzen, huren en vrachten</w:t>
      </w:r>
      <w:bookmarkEnd w:id="43"/>
      <w:bookmarkEnd w:id="44"/>
      <w:bookmarkEnd w:id="45"/>
      <w:bookmarkEnd w:id="46"/>
    </w:p>
    <w:p w14:paraId="4831246B" w14:textId="77777777" w:rsidR="00847409" w:rsidRPr="009C1266" w:rsidRDefault="00847409" w:rsidP="00847409">
      <w:pPr>
        <w:rPr>
          <w:rFonts w:eastAsia="Times New Roman"/>
        </w:rPr>
      </w:pPr>
      <w:bookmarkStart w:id="47" w:name="_Toc220232336"/>
      <w:r w:rsidRPr="009C1266">
        <w:rPr>
          <w:rFonts w:eastAsia="Times New Roman"/>
        </w:rPr>
        <w:t xml:space="preserve">Verrekening van de in § 11 lid 3 UAV-GC 2005 bedoelde wijzigingen van lonen, sociale lasten, prijzen, huren en vrachten, vindt </w:t>
      </w:r>
      <w:r>
        <w:rPr>
          <w:rFonts w:eastAsia="Times New Roman"/>
        </w:rPr>
        <w:t>niet plaats</w:t>
      </w:r>
      <w:r w:rsidRPr="009C1266">
        <w:rPr>
          <w:rFonts w:eastAsia="Times New Roman"/>
        </w:rPr>
        <w:t>.</w:t>
      </w:r>
    </w:p>
    <w:p w14:paraId="204EE6AD" w14:textId="77777777" w:rsidR="00847409" w:rsidRPr="009C1266" w:rsidRDefault="00847409" w:rsidP="00847409">
      <w:pPr>
        <w:pStyle w:val="Artikel"/>
      </w:pPr>
      <w:bookmarkStart w:id="48" w:name="_Toc474941565"/>
      <w:bookmarkStart w:id="49" w:name="_Toc476919452"/>
      <w:bookmarkStart w:id="50" w:name="_Toc83905591"/>
      <w:r w:rsidRPr="009C1266">
        <w:t>Toetsingsplan Ontwerpwerkzaamheden</w:t>
      </w:r>
      <w:bookmarkEnd w:id="47"/>
      <w:bookmarkEnd w:id="48"/>
      <w:bookmarkEnd w:id="49"/>
      <w:bookmarkEnd w:id="50"/>
    </w:p>
    <w:p w14:paraId="0DF45178" w14:textId="77777777" w:rsidR="00847409" w:rsidRPr="009C1266" w:rsidRDefault="00847409" w:rsidP="00847409">
      <w:pPr>
        <w:autoSpaceDE w:val="0"/>
        <w:adjustRightInd w:val="0"/>
        <w:rPr>
          <w:rFonts w:eastAsia="Times New Roman"/>
          <w:color w:val="080000"/>
        </w:rPr>
      </w:pPr>
      <w:r w:rsidRPr="009C1266">
        <w:rPr>
          <w:rFonts w:eastAsia="Times New Roman"/>
          <w:color w:val="080000"/>
        </w:rPr>
        <w:t>Bij de Vraagspecificatie is door middel van een annex een toetsingsplan Ontwerpwerkzaamheden gevoegd. In dit toetsingsplan zijn vastgelegd:</w:t>
      </w:r>
    </w:p>
    <w:p w14:paraId="70E61B2B" w14:textId="77777777" w:rsidR="00847409" w:rsidRPr="009C1266" w:rsidRDefault="00847409" w:rsidP="00847409">
      <w:pPr>
        <w:pStyle w:val="Lijstalinea"/>
        <w:numPr>
          <w:ilvl w:val="0"/>
          <w:numId w:val="24"/>
        </w:numPr>
        <w:autoSpaceDE w:val="0"/>
        <w:autoSpaceDN w:val="0"/>
        <w:adjustRightInd w:val="0"/>
        <w:rPr>
          <w:rFonts w:eastAsia="Times New Roman"/>
          <w:color w:val="080000"/>
        </w:rPr>
      </w:pPr>
      <w:r w:rsidRPr="009C1266">
        <w:rPr>
          <w:rFonts w:eastAsia="Times New Roman"/>
          <w:color w:val="080000"/>
        </w:rPr>
        <w:lastRenderedPageBreak/>
        <w:t>een opsomming van de Ontwerpdocumenten die de Opdrachtnemer aan de Opdrachtgever ter toetsing moet overhandigen,</w:t>
      </w:r>
    </w:p>
    <w:p w14:paraId="46AD31C3" w14:textId="77777777" w:rsidR="00847409" w:rsidRPr="009C1266" w:rsidRDefault="00847409" w:rsidP="00847409">
      <w:pPr>
        <w:pStyle w:val="Lijstalinea"/>
        <w:numPr>
          <w:ilvl w:val="0"/>
          <w:numId w:val="24"/>
        </w:numPr>
        <w:autoSpaceDE w:val="0"/>
        <w:autoSpaceDN w:val="0"/>
        <w:adjustRightInd w:val="0"/>
        <w:ind w:left="426" w:hanging="426"/>
        <w:rPr>
          <w:rFonts w:eastAsia="Times New Roman"/>
          <w:color w:val="080000"/>
        </w:rPr>
      </w:pPr>
      <w:r w:rsidRPr="009C1266">
        <w:rPr>
          <w:rFonts w:eastAsia="Times New Roman"/>
          <w:color w:val="080000"/>
        </w:rPr>
        <w:t>de termijnen waarbinnen de sub a bedoelde Ontwerpdocumenten moeten worden overhandigd,</w:t>
      </w:r>
    </w:p>
    <w:p w14:paraId="7D5AEA77" w14:textId="77777777" w:rsidR="00847409" w:rsidRPr="009C1266" w:rsidRDefault="00847409" w:rsidP="00847409">
      <w:pPr>
        <w:pStyle w:val="Lijstalinea"/>
        <w:numPr>
          <w:ilvl w:val="0"/>
          <w:numId w:val="24"/>
        </w:numPr>
        <w:autoSpaceDE w:val="0"/>
        <w:autoSpaceDN w:val="0"/>
        <w:adjustRightInd w:val="0"/>
        <w:ind w:left="426" w:hanging="426"/>
        <w:rPr>
          <w:rFonts w:eastAsia="Times New Roman"/>
          <w:color w:val="080000"/>
        </w:rPr>
      </w:pPr>
      <w:r w:rsidRPr="009C1266">
        <w:rPr>
          <w:rFonts w:eastAsia="Times New Roman"/>
          <w:color w:val="080000"/>
        </w:rPr>
        <w:t xml:space="preserve">een omschrijving van de gegevens die de Opdrachtnemer moet voegen bij de </w:t>
      </w:r>
      <w:r>
        <w:rPr>
          <w:rFonts w:eastAsia="Times New Roman"/>
          <w:color w:val="080000"/>
        </w:rPr>
        <w:t>te overleggen Ontwerpdocumenten.</w:t>
      </w:r>
    </w:p>
    <w:p w14:paraId="23E1D543" w14:textId="77777777" w:rsidR="00847409" w:rsidRPr="00CA5A01" w:rsidRDefault="00847409" w:rsidP="00847409">
      <w:pPr>
        <w:pStyle w:val="Artikel"/>
        <w:tabs>
          <w:tab w:val="left" w:pos="227"/>
          <w:tab w:val="left" w:pos="454"/>
          <w:tab w:val="left" w:pos="680"/>
        </w:tabs>
        <w:rPr>
          <w:rFonts w:eastAsia="Times New Roman"/>
        </w:rPr>
      </w:pPr>
      <w:bookmarkStart w:id="51" w:name="_Toc220232337"/>
      <w:bookmarkStart w:id="52" w:name="_Toc474941566"/>
      <w:bookmarkStart w:id="53" w:name="_Toc476919453"/>
      <w:bookmarkStart w:id="54" w:name="_Toc83905592"/>
      <w:r w:rsidRPr="009C1266">
        <w:t>Acceptatieplan</w:t>
      </w:r>
      <w:bookmarkEnd w:id="51"/>
      <w:bookmarkEnd w:id="52"/>
      <w:bookmarkEnd w:id="53"/>
      <w:bookmarkEnd w:id="54"/>
    </w:p>
    <w:p w14:paraId="29BF32E6" w14:textId="77777777" w:rsidR="00847409" w:rsidRPr="009C1266" w:rsidRDefault="00847409" w:rsidP="00847409">
      <w:pPr>
        <w:autoSpaceDE w:val="0"/>
        <w:adjustRightInd w:val="0"/>
        <w:rPr>
          <w:rFonts w:eastAsia="Times New Roman"/>
          <w:color w:val="080000"/>
        </w:rPr>
      </w:pPr>
      <w:r w:rsidRPr="009C1266">
        <w:rPr>
          <w:rFonts w:eastAsia="Times New Roman"/>
          <w:color w:val="080000"/>
        </w:rPr>
        <w:t>Bij de Vraagspecificatie is door middel van een annex een acceptatieplan gevoegd. In dit acceptatieplan zijn vastgelegd:</w:t>
      </w:r>
    </w:p>
    <w:p w14:paraId="271066F1" w14:textId="77777777" w:rsidR="00847409" w:rsidRPr="004E5419" w:rsidRDefault="00847409" w:rsidP="00847409">
      <w:pPr>
        <w:pStyle w:val="Lijstalinea"/>
        <w:numPr>
          <w:ilvl w:val="0"/>
          <w:numId w:val="25"/>
        </w:numPr>
        <w:autoSpaceDE w:val="0"/>
        <w:autoSpaceDN w:val="0"/>
        <w:adjustRightInd w:val="0"/>
        <w:rPr>
          <w:rFonts w:eastAsia="Times New Roman"/>
          <w:color w:val="080000"/>
        </w:rPr>
      </w:pPr>
      <w:r w:rsidRPr="004E5419">
        <w:rPr>
          <w:rFonts w:eastAsia="Times New Roman"/>
          <w:color w:val="080000"/>
        </w:rPr>
        <w:t>een opsomming van de door de Opdrachtnemer ter Acceptatie voor te leggen Documenten, alsmede van specifieke Werkzaamheden of resultaten van Werkzaamheden,</w:t>
      </w:r>
    </w:p>
    <w:p w14:paraId="3B49E6AB" w14:textId="77777777" w:rsidR="00847409" w:rsidRPr="004E5419" w:rsidRDefault="00847409" w:rsidP="00847409">
      <w:pPr>
        <w:pStyle w:val="Lijstalinea"/>
        <w:numPr>
          <w:ilvl w:val="0"/>
          <w:numId w:val="25"/>
        </w:numPr>
        <w:autoSpaceDE w:val="0"/>
        <w:autoSpaceDN w:val="0"/>
        <w:adjustRightInd w:val="0"/>
        <w:ind w:left="426" w:hanging="426"/>
        <w:rPr>
          <w:rFonts w:eastAsia="Times New Roman"/>
          <w:color w:val="080000"/>
        </w:rPr>
      </w:pPr>
      <w:r w:rsidRPr="004E5419">
        <w:rPr>
          <w:rFonts w:eastAsia="Times New Roman"/>
          <w:color w:val="080000"/>
        </w:rPr>
        <w:t>de tijdstippen waarop de Opdrachtnemer de sub a bedoelde Documenten, Werkzaamheden en resultaten van Werkzaamheden ter Acceptatie moet voorleggen,</w:t>
      </w:r>
    </w:p>
    <w:p w14:paraId="1D231407" w14:textId="77777777" w:rsidR="00847409" w:rsidRPr="004E5419" w:rsidRDefault="00847409" w:rsidP="00847409">
      <w:pPr>
        <w:pStyle w:val="Lijstalinea"/>
        <w:numPr>
          <w:ilvl w:val="0"/>
          <w:numId w:val="25"/>
        </w:numPr>
        <w:autoSpaceDE w:val="0"/>
        <w:autoSpaceDN w:val="0"/>
        <w:adjustRightInd w:val="0"/>
        <w:ind w:left="426" w:hanging="426"/>
        <w:rPr>
          <w:rFonts w:eastAsia="Times New Roman"/>
          <w:color w:val="080000"/>
        </w:rPr>
      </w:pPr>
      <w:r w:rsidRPr="004E5419">
        <w:rPr>
          <w:rFonts w:eastAsia="Times New Roman"/>
          <w:color w:val="080000"/>
        </w:rPr>
        <w:t>de Documenten die de Opdrachtnemer moet overleggen telkens wanneer een verzoek tot Acceptatie wordt ingediend,</w:t>
      </w:r>
    </w:p>
    <w:p w14:paraId="65C40537" w14:textId="77777777" w:rsidR="00847409" w:rsidRPr="004E5419" w:rsidRDefault="00847409" w:rsidP="00847409">
      <w:pPr>
        <w:pStyle w:val="Lijstalinea"/>
        <w:numPr>
          <w:ilvl w:val="0"/>
          <w:numId w:val="25"/>
        </w:numPr>
        <w:autoSpaceDE w:val="0"/>
        <w:autoSpaceDN w:val="0"/>
        <w:adjustRightInd w:val="0"/>
        <w:ind w:left="426" w:hanging="426"/>
        <w:rPr>
          <w:rFonts w:eastAsia="Times New Roman"/>
          <w:color w:val="080000"/>
        </w:rPr>
      </w:pPr>
      <w:r w:rsidRPr="004E5419">
        <w:rPr>
          <w:rFonts w:eastAsia="Times New Roman"/>
          <w:color w:val="080000"/>
        </w:rPr>
        <w:t>de geobjectiveerde criteria waaraan de Documenten, Werkzaamheden en resultaten van Werkzaamheden moeten voldoen om voor Acceptatie in aanmerking te komen en</w:t>
      </w:r>
    </w:p>
    <w:p w14:paraId="2C09036C" w14:textId="77777777" w:rsidR="00847409" w:rsidRPr="004E5419" w:rsidRDefault="00847409" w:rsidP="00847409">
      <w:pPr>
        <w:pStyle w:val="Lijstalinea"/>
        <w:numPr>
          <w:ilvl w:val="0"/>
          <w:numId w:val="25"/>
        </w:numPr>
        <w:autoSpaceDE w:val="0"/>
        <w:autoSpaceDN w:val="0"/>
        <w:adjustRightInd w:val="0"/>
        <w:ind w:left="426" w:hanging="426"/>
        <w:rPr>
          <w:rFonts w:eastAsia="Times New Roman"/>
          <w:color w:val="080000"/>
        </w:rPr>
      </w:pPr>
      <w:r w:rsidRPr="004E5419">
        <w:rPr>
          <w:rFonts w:eastAsia="Times New Roman"/>
          <w:color w:val="080000"/>
        </w:rPr>
        <w:t>de termijn waarbinnen de Opdrachtgever aan de Opdrachtnemer moet meedelen of de hier bedoelde Documenten, Werkzaamheden of resultaten van Werkzaamheden als geaccepteerd worden beschouwd.</w:t>
      </w:r>
    </w:p>
    <w:p w14:paraId="70D5040C" w14:textId="77777777" w:rsidR="00847409" w:rsidRPr="009C1266" w:rsidRDefault="00847409" w:rsidP="00847409">
      <w:pPr>
        <w:pStyle w:val="Artikel"/>
      </w:pPr>
      <w:bookmarkStart w:id="55" w:name="_Toc220232338"/>
      <w:bookmarkStart w:id="56" w:name="_Toc474941567"/>
      <w:bookmarkStart w:id="57" w:name="_Toc476919454"/>
      <w:bookmarkStart w:id="58" w:name="_Toc83905593"/>
      <w:r w:rsidRPr="009C1266">
        <w:t>Bewijslast ingeval van gebreken of tekortkomingen</w:t>
      </w:r>
      <w:bookmarkEnd w:id="55"/>
      <w:bookmarkEnd w:id="56"/>
      <w:bookmarkEnd w:id="57"/>
      <w:bookmarkEnd w:id="58"/>
    </w:p>
    <w:p w14:paraId="37093AF1" w14:textId="77777777" w:rsidR="00847409" w:rsidRPr="00CA5A01" w:rsidRDefault="00847409" w:rsidP="00847409">
      <w:pPr>
        <w:pStyle w:val="Opsomming-cijfer"/>
        <w:numPr>
          <w:ilvl w:val="0"/>
          <w:numId w:val="11"/>
        </w:numPr>
        <w:rPr>
          <w:bCs/>
          <w:lang w:eastAsia="en-US"/>
        </w:rPr>
      </w:pPr>
      <w:r w:rsidRPr="00CA5A01">
        <w:rPr>
          <w:bCs/>
          <w:color w:val="000000"/>
          <w:lang w:eastAsia="en-US"/>
        </w:rPr>
        <w:t>Indien na de feitelijke datum van oplevering een gebrek in een of meer</w:t>
      </w:r>
      <w:r w:rsidRPr="00CA5A01">
        <w:rPr>
          <w:b/>
          <w:color w:val="000000"/>
          <w:lang w:eastAsia="en-US"/>
        </w:rPr>
        <w:t xml:space="preserve"> </w:t>
      </w:r>
      <w:r w:rsidRPr="009C1266">
        <w:t>van de volgende onderdelen van het Werk aan het licht komt, dient de Opdrachtnemer in afwijking van het bepaalde in § 28 lid 1 sub (a) UAV-GC 2005 te bewijzen dat die gebreken niet te wijten zijn aan zijn schuld, en dat zij evenmin krachtens wet, rechtshandeling of de in het verkeer geldende opvattingen voor zijn rekening komen:</w:t>
      </w:r>
      <w:r>
        <w:br/>
      </w:r>
      <w:r w:rsidRPr="00CA5A01">
        <w:rPr>
          <w:bCs/>
          <w:lang w:eastAsia="en-US"/>
        </w:rPr>
        <w:t>betreffende alle onderdelen van het Werk.</w:t>
      </w:r>
    </w:p>
    <w:p w14:paraId="78270FAE" w14:textId="77777777" w:rsidR="00A21337" w:rsidRPr="00A21337" w:rsidRDefault="00847409" w:rsidP="00A21337">
      <w:pPr>
        <w:pStyle w:val="Artikel"/>
      </w:pPr>
      <w:bookmarkStart w:id="59" w:name="_Toc474941568"/>
      <w:bookmarkStart w:id="60" w:name="_Toc476919455"/>
      <w:bookmarkStart w:id="61" w:name="_Toc83905594"/>
      <w:r w:rsidRPr="009C1266">
        <w:t>Betalingsregeling</w:t>
      </w:r>
      <w:bookmarkEnd w:id="59"/>
      <w:bookmarkEnd w:id="60"/>
      <w:bookmarkEnd w:id="61"/>
    </w:p>
    <w:p w14:paraId="0D918824" w14:textId="77777777" w:rsidR="00A21337" w:rsidRDefault="00A21337" w:rsidP="001F0061">
      <w:pPr>
        <w:tabs>
          <w:tab w:val="left" w:pos="567"/>
        </w:tabs>
        <w:autoSpaceDE w:val="0"/>
        <w:adjustRightInd w:val="0"/>
        <w:spacing w:line="240" w:lineRule="atLeast"/>
        <w:textAlignment w:val="auto"/>
      </w:pPr>
    </w:p>
    <w:p w14:paraId="23207F5B" w14:textId="6337546B" w:rsidR="00A21337" w:rsidRDefault="00A21337" w:rsidP="00A21337">
      <w:pPr>
        <w:numPr>
          <w:ilvl w:val="0"/>
          <w:numId w:val="29"/>
        </w:numPr>
        <w:tabs>
          <w:tab w:val="clear" w:pos="360"/>
          <w:tab w:val="left" w:pos="567"/>
        </w:tabs>
        <w:autoSpaceDE w:val="0"/>
        <w:adjustRightInd w:val="0"/>
        <w:spacing w:line="240" w:lineRule="atLeast"/>
        <w:ind w:left="567" w:hanging="567"/>
        <w:textAlignment w:val="auto"/>
      </w:pPr>
      <w:r>
        <w:t xml:space="preserve">Voor verzending van facturen, zoals bedoeld in § 33 lid 6 UAV-GC 2005, dient de Opdrachtnemer gebruik te maken van e-facturatie. De e-factuur dient op de volgende </w:t>
      </w:r>
      <w:r w:rsidR="006A4B4F">
        <w:t xml:space="preserve">wijze </w:t>
      </w:r>
      <w:r>
        <w:t>te worden ingezonden:</w:t>
      </w:r>
    </w:p>
    <w:p w14:paraId="28FB11F7" w14:textId="1C20499F" w:rsidR="00A21337" w:rsidRDefault="00A21337" w:rsidP="00A21337">
      <w:pPr>
        <w:autoSpaceDE w:val="0"/>
        <w:adjustRightInd w:val="0"/>
        <w:ind w:left="567"/>
      </w:pPr>
    </w:p>
    <w:p w14:paraId="1DB50ECA" w14:textId="46050D6F" w:rsidR="006A4B4F" w:rsidRDefault="006A4B4F" w:rsidP="00A21337">
      <w:pPr>
        <w:autoSpaceDE w:val="0"/>
        <w:adjustRightInd w:val="0"/>
        <w:ind w:left="567"/>
      </w:pPr>
    </w:p>
    <w:p w14:paraId="4AE1420D" w14:textId="77777777" w:rsidR="006A4B4F" w:rsidRDefault="006A4B4F" w:rsidP="00A21337">
      <w:pPr>
        <w:autoSpaceDE w:val="0"/>
        <w:adjustRightInd w:val="0"/>
        <w:ind w:left="567"/>
      </w:pPr>
    </w:p>
    <w:p w14:paraId="42ECF3A4" w14:textId="77777777" w:rsidR="00847409" w:rsidRPr="009C1266" w:rsidRDefault="00847409" w:rsidP="00847409">
      <w:pPr>
        <w:pStyle w:val="Opsomming-cijfer"/>
        <w:rPr>
          <w:color w:val="080000"/>
        </w:rPr>
      </w:pPr>
      <w:r w:rsidRPr="009C1266">
        <w:rPr>
          <w:color w:val="080000"/>
        </w:rPr>
        <w:t>De in § 33 lid 6 UAV-GC 2005 bedoelde gegevens betreffen:</w:t>
      </w:r>
    </w:p>
    <w:p w14:paraId="174BBC4A" w14:textId="71D51297" w:rsidR="00847409" w:rsidRPr="009C1266" w:rsidRDefault="00847409" w:rsidP="00847409">
      <w:pPr>
        <w:numPr>
          <w:ilvl w:val="0"/>
          <w:numId w:val="14"/>
        </w:numPr>
        <w:tabs>
          <w:tab w:val="num" w:pos="851"/>
        </w:tabs>
        <w:autoSpaceDE w:val="0"/>
        <w:adjustRightInd w:val="0"/>
        <w:spacing w:line="240" w:lineRule="atLeast"/>
        <w:ind w:left="851" w:hanging="398"/>
        <w:textAlignment w:val="auto"/>
        <w:rPr>
          <w:rFonts w:eastAsia="Times New Roman"/>
        </w:rPr>
      </w:pPr>
      <w:r w:rsidRPr="009C1266">
        <w:rPr>
          <w:rFonts w:eastAsia="Times New Roman"/>
          <w:color w:val="080000"/>
        </w:rPr>
        <w:t xml:space="preserve">het </w:t>
      </w:r>
      <w:r w:rsidR="00933CC3">
        <w:rPr>
          <w:rFonts w:eastAsia="Times New Roman"/>
          <w:color w:val="080000"/>
        </w:rPr>
        <w:t>opdrachtnummer:</w:t>
      </w:r>
    </w:p>
    <w:p w14:paraId="1D91FCE0" w14:textId="77777777" w:rsidR="00A21337" w:rsidRDefault="00A21337" w:rsidP="001F0061">
      <w:pPr>
        <w:pStyle w:val="broodtekst"/>
      </w:pPr>
    </w:p>
    <w:p w14:paraId="049EE11E" w14:textId="77777777" w:rsidR="00A21337" w:rsidRPr="001F0061" w:rsidRDefault="00A21337" w:rsidP="001F0061">
      <w:pPr>
        <w:pStyle w:val="Opsomming-cijfer"/>
        <w:rPr>
          <w:color w:val="080000"/>
        </w:rPr>
      </w:pPr>
      <w:r w:rsidRPr="001F0061">
        <w:rPr>
          <w:color w:val="080000"/>
        </w:rPr>
        <w:t xml:space="preserve">De bepaling § 33 lid 6 UAV-GC 2005 wordt als volgt gewijzigd: </w:t>
      </w:r>
      <w:r>
        <w:rPr>
          <w:color w:val="080000"/>
        </w:rPr>
        <w:br/>
      </w:r>
      <w:r w:rsidRPr="001F0061">
        <w:rPr>
          <w:color w:val="080000"/>
        </w:rPr>
        <w:t>”De Opdrachtnemer zendt de facturen in overeenstemming met het bedrag van de prestatieverklaring naar het in de Basisovereenkomst genoemde adres. De facturen vermelden de gegevens die gevraagd worden in de Basisovereenkomst. De Opdrachtgever kan weigeren facturen die niet voldoen aan deze eisen, in behandeling te nemen en aan de Opdrachtnemer retourneren.”.</w:t>
      </w:r>
    </w:p>
    <w:p w14:paraId="5E2EE7CE" w14:textId="77777777" w:rsidR="00847409" w:rsidRPr="009C1266" w:rsidRDefault="00847409" w:rsidP="00847409">
      <w:pPr>
        <w:pStyle w:val="Artikel"/>
        <w:rPr>
          <w:lang w:val="de-DE"/>
        </w:rPr>
      </w:pPr>
      <w:bookmarkStart w:id="62" w:name="_Toc220232340"/>
      <w:bookmarkStart w:id="63" w:name="_Toc474941569"/>
      <w:bookmarkStart w:id="64" w:name="_Toc476919456"/>
      <w:bookmarkStart w:id="65" w:name="_Toc83905595"/>
      <w:r w:rsidRPr="00C462DA">
        <w:t>Stelposten</w:t>
      </w:r>
      <w:bookmarkEnd w:id="62"/>
      <w:bookmarkEnd w:id="63"/>
      <w:bookmarkEnd w:id="64"/>
      <w:bookmarkEnd w:id="65"/>
    </w:p>
    <w:p w14:paraId="6640984A" w14:textId="77777777" w:rsidR="00847409" w:rsidRPr="009C1266" w:rsidRDefault="00847409" w:rsidP="00847409">
      <w:pPr>
        <w:keepLines/>
        <w:autoSpaceDE w:val="0"/>
        <w:adjustRightInd w:val="0"/>
        <w:rPr>
          <w:rFonts w:eastAsia="Times New Roman"/>
          <w:color w:val="080000"/>
        </w:rPr>
      </w:pPr>
      <w:r w:rsidRPr="009C1266">
        <w:rPr>
          <w:rFonts w:eastAsia="Times New Roman"/>
          <w:color w:val="080000"/>
        </w:rPr>
        <w:lastRenderedPageBreak/>
        <w:t>Met betrekking tot het bepaalde in § 34 lid 1 UAV-GC 2005 komen partijen overeen dat</w:t>
      </w:r>
    </w:p>
    <w:p w14:paraId="571F43FF" w14:textId="5FE14684" w:rsidR="00847409" w:rsidRPr="009C1266" w:rsidRDefault="00847409" w:rsidP="00847409">
      <w:pPr>
        <w:keepLines/>
        <w:numPr>
          <w:ilvl w:val="0"/>
          <w:numId w:val="7"/>
        </w:numPr>
        <w:tabs>
          <w:tab w:val="num" w:pos="437"/>
        </w:tabs>
        <w:autoSpaceDE w:val="0"/>
        <w:adjustRightInd w:val="0"/>
        <w:spacing w:line="240" w:lineRule="atLeast"/>
        <w:ind w:left="437" w:hanging="437"/>
        <w:textAlignment w:val="auto"/>
        <w:rPr>
          <w:rFonts w:eastAsia="Times New Roman"/>
        </w:rPr>
      </w:pPr>
      <w:r w:rsidRPr="009C1266">
        <w:rPr>
          <w:rFonts w:eastAsia="Times New Roman"/>
        </w:rPr>
        <w:t>er geen stelposten zijn.</w:t>
      </w:r>
    </w:p>
    <w:p w14:paraId="0981AB55" w14:textId="77777777" w:rsidR="00847409" w:rsidRPr="009C1266" w:rsidRDefault="00847409" w:rsidP="00847409">
      <w:pPr>
        <w:pStyle w:val="Artikel"/>
      </w:pPr>
      <w:bookmarkStart w:id="66" w:name="_Toc220232341"/>
      <w:bookmarkStart w:id="67" w:name="_Toc474941570"/>
      <w:bookmarkStart w:id="68" w:name="_Toc476919457"/>
      <w:bookmarkStart w:id="69" w:name="_Toc83905596"/>
      <w:r w:rsidRPr="009C1266">
        <w:t>Boetebeding en bonus</w:t>
      </w:r>
      <w:bookmarkEnd w:id="66"/>
      <w:bookmarkEnd w:id="67"/>
      <w:bookmarkEnd w:id="68"/>
      <w:bookmarkEnd w:id="69"/>
    </w:p>
    <w:p w14:paraId="4E969905" w14:textId="77777777" w:rsidR="00847409" w:rsidRPr="009C1266" w:rsidRDefault="00847409" w:rsidP="00847409">
      <w:pPr>
        <w:pStyle w:val="Opsomming-cijfer"/>
        <w:numPr>
          <w:ilvl w:val="0"/>
          <w:numId w:val="15"/>
        </w:numPr>
      </w:pPr>
      <w:r w:rsidRPr="009C1266">
        <w:t>Het bedrag aan boetes dat door de Opdrachtgever aan de Opdrachtnemer kan worden opgelegd uit hoofde van deze Overeenkomst is in totaal beperkt tot 10% van het in artikel 2, lid 4 van deze Basisovereenkomst genoemde totaalbedrag, zoals dit geldt op de datum van opdrachtverlening.</w:t>
      </w:r>
    </w:p>
    <w:p w14:paraId="0279370D" w14:textId="77777777" w:rsidR="00847409" w:rsidRPr="009C1266" w:rsidRDefault="00847409" w:rsidP="00847409">
      <w:pPr>
        <w:pStyle w:val="Opsomming-cijfer"/>
      </w:pPr>
      <w:r w:rsidRPr="009C1266">
        <w:t>Het bepaalde in lid 1 is uitdrukkelijk niet van toepassing op de EMVI-BPKV-sancties genoemd in lid 3.</w:t>
      </w:r>
    </w:p>
    <w:p w14:paraId="7F41A637" w14:textId="77777777" w:rsidR="00847409" w:rsidRPr="009C1266" w:rsidRDefault="00847409" w:rsidP="00847409">
      <w:pPr>
        <w:pStyle w:val="Opsomming-cijfer"/>
      </w:pPr>
      <w:r w:rsidRPr="009C1266">
        <w:t xml:space="preserve">Indien de Opdrachtnemer op (onderdelen van) kwaliteit- of prestatiecriteria die zijn gesteld in het kader van de aanbesteding van deze opdracht (EMVI-BPKV-beoordeling), minder realiseert dan wel naar vermoeden minder zal realiseren dan hij bij inschrijving heeft aangeboden, zal hij schriftelijk in gebreke worden gesteld. Indien de Opdrachtnemer ten aanzien van die criteria desondanks uiteindelijk minder realiseert dan hij heeft aangeboden, </w:t>
      </w:r>
      <w:r w:rsidR="00A21337">
        <w:t xml:space="preserve">dan </w:t>
      </w:r>
      <w:r w:rsidRPr="009C1266">
        <w:t>zal een EMVI-BPKV-sanctie worden opgelegd. Deze EMVI-BPKV-sanctie is een inhouding op het totaalbedrag als genoemd in artikel 2 lid 4 van deze Basisovereenkomst ter grootte van anderhalf (1,5) maal het verschil tussen de bij de EMVI-BPKV-beoordeling behaalde kwaliteitswaarde en de gerealiseerde kwaliteitswaarde, berekend conform de EMVI-BPKV-beoordelingsmethodiek.</w:t>
      </w:r>
    </w:p>
    <w:p w14:paraId="54D99298" w14:textId="77777777" w:rsidR="00847409" w:rsidRPr="009C1266" w:rsidRDefault="00847409" w:rsidP="00847409">
      <w:pPr>
        <w:pStyle w:val="Opsomming-cijfer"/>
      </w:pPr>
      <w:r w:rsidRPr="009C1266">
        <w:t>De in § 36 lid 3 UAV-GC 2005 bedoelde boetebedragen luiden als volgt:</w:t>
      </w:r>
    </w:p>
    <w:p w14:paraId="39D9AF7B" w14:textId="77777777" w:rsidR="00847409" w:rsidRPr="009C1266" w:rsidRDefault="00847409" w:rsidP="00847409">
      <w:pPr>
        <w:numPr>
          <w:ilvl w:val="0"/>
          <w:numId w:val="16"/>
        </w:numPr>
        <w:tabs>
          <w:tab w:val="right" w:pos="6379"/>
        </w:tabs>
        <w:autoSpaceDE w:val="0"/>
        <w:adjustRightInd w:val="0"/>
        <w:spacing w:line="240" w:lineRule="atLeast"/>
        <w:textAlignment w:val="auto"/>
        <w:rPr>
          <w:rFonts w:eastAsia="Times New Roman" w:cs="V&amp;W Syntax (Adobe)"/>
          <w:color w:val="080000"/>
        </w:rPr>
      </w:pPr>
      <w:r w:rsidRPr="009C1266">
        <w:rPr>
          <w:rFonts w:eastAsia="Times New Roman" w:cs="V&amp;W Syntax (Adobe)"/>
          <w:color w:val="080000"/>
        </w:rPr>
        <w:t xml:space="preserve">Mijlpaaldatum: </w:t>
      </w:r>
      <w:r>
        <w:rPr>
          <w:rFonts w:eastAsia="Times New Roman"/>
          <w:color w:val="080000"/>
        </w:rPr>
        <w:fldChar w:fldCharType="begin">
          <w:ffData>
            <w:name w:val=""/>
            <w:enabled/>
            <w:calcOnExit w:val="0"/>
            <w:textInput>
              <w:default w:val="&lt;vul mijlpaal EN datum in&gt;"/>
            </w:textInput>
          </w:ffData>
        </w:fldChar>
      </w:r>
      <w:r>
        <w:rPr>
          <w:rFonts w:eastAsia="Times New Roman"/>
          <w:color w:val="080000"/>
        </w:rPr>
        <w:instrText xml:space="preserve"> FORMTEXT </w:instrText>
      </w:r>
      <w:r>
        <w:rPr>
          <w:rFonts w:eastAsia="Times New Roman"/>
          <w:color w:val="080000"/>
        </w:rPr>
      </w:r>
      <w:r>
        <w:rPr>
          <w:rFonts w:eastAsia="Times New Roman"/>
          <w:color w:val="080000"/>
        </w:rPr>
        <w:fldChar w:fldCharType="separate"/>
      </w:r>
      <w:r>
        <w:rPr>
          <w:rFonts w:eastAsia="Times New Roman"/>
          <w:noProof/>
          <w:color w:val="080000"/>
        </w:rPr>
        <w:t>&lt;vul mijlpaal EN datum in&gt;</w:t>
      </w:r>
      <w:r>
        <w:rPr>
          <w:rFonts w:eastAsia="Times New Roman"/>
          <w:color w:val="080000"/>
        </w:rPr>
        <w:fldChar w:fldCharType="end"/>
      </w:r>
      <w:r w:rsidRPr="009C1266">
        <w:rPr>
          <w:rFonts w:eastAsia="Times New Roman" w:cs="V&amp;W Syntax (Adobe)"/>
        </w:rPr>
        <w:t xml:space="preserve">; </w:t>
      </w:r>
      <w:r>
        <w:rPr>
          <w:rFonts w:eastAsia="Times New Roman"/>
          <w:color w:val="080000"/>
        </w:rPr>
        <w:fldChar w:fldCharType="begin">
          <w:ffData>
            <w:name w:val=""/>
            <w:enabled/>
            <w:calcOnExit w:val="0"/>
            <w:textInput>
              <w:default w:val="&lt;vul bedrag in&gt;"/>
            </w:textInput>
          </w:ffData>
        </w:fldChar>
      </w:r>
      <w:r>
        <w:rPr>
          <w:rFonts w:eastAsia="Times New Roman"/>
          <w:color w:val="080000"/>
        </w:rPr>
        <w:instrText xml:space="preserve"> FORMTEXT </w:instrText>
      </w:r>
      <w:r>
        <w:rPr>
          <w:rFonts w:eastAsia="Times New Roman"/>
          <w:color w:val="080000"/>
        </w:rPr>
      </w:r>
      <w:r>
        <w:rPr>
          <w:rFonts w:eastAsia="Times New Roman"/>
          <w:color w:val="080000"/>
        </w:rPr>
        <w:fldChar w:fldCharType="separate"/>
      </w:r>
      <w:r>
        <w:rPr>
          <w:rFonts w:eastAsia="Times New Roman"/>
          <w:noProof/>
          <w:color w:val="080000"/>
        </w:rPr>
        <w:t>&lt;vul bedrag in&gt;</w:t>
      </w:r>
      <w:r>
        <w:rPr>
          <w:rFonts w:eastAsia="Times New Roman"/>
          <w:color w:val="080000"/>
        </w:rPr>
        <w:fldChar w:fldCharType="end"/>
      </w:r>
      <w:r>
        <w:rPr>
          <w:rFonts w:eastAsia="Times New Roman"/>
          <w:color w:val="080000"/>
        </w:rPr>
        <w:t xml:space="preserve"> </w:t>
      </w:r>
      <w:r w:rsidRPr="009C1266">
        <w:rPr>
          <w:rFonts w:eastAsia="Times New Roman" w:cs="V&amp;W Syntax (Adobe)"/>
          <w:color w:val="080000"/>
        </w:rPr>
        <w:t>euro per dag.</w:t>
      </w:r>
    </w:p>
    <w:p w14:paraId="6F2DC87D" w14:textId="77777777" w:rsidR="00847409" w:rsidRPr="009C1266" w:rsidRDefault="00847409" w:rsidP="00847409">
      <w:pPr>
        <w:pStyle w:val="Artikel"/>
      </w:pPr>
      <w:bookmarkStart w:id="70" w:name="_Toc220232342"/>
      <w:bookmarkStart w:id="71" w:name="_Toc474941571"/>
      <w:bookmarkStart w:id="72" w:name="_Toc476919458"/>
      <w:bookmarkStart w:id="73" w:name="_Toc83905597"/>
      <w:r w:rsidRPr="009C1266">
        <w:t>Zekerheidstelling</w:t>
      </w:r>
      <w:bookmarkEnd w:id="70"/>
      <w:bookmarkEnd w:id="71"/>
      <w:bookmarkEnd w:id="72"/>
      <w:bookmarkEnd w:id="73"/>
    </w:p>
    <w:p w14:paraId="4A715633" w14:textId="77777777" w:rsidR="00847409" w:rsidRPr="00AD2962" w:rsidRDefault="00847409" w:rsidP="00847409">
      <w:pPr>
        <w:pStyle w:val="broodtekst"/>
      </w:pPr>
      <w:r>
        <w:t>Een zekerheidstelling als bedoeld in §38 lid 1 UAV-GC 2005 wordt niet verlangd.</w:t>
      </w:r>
    </w:p>
    <w:p w14:paraId="7904C6DA" w14:textId="77777777" w:rsidR="00847409" w:rsidRPr="009C1266" w:rsidRDefault="00847409" w:rsidP="00847409">
      <w:pPr>
        <w:pStyle w:val="Artikel"/>
      </w:pPr>
      <w:bookmarkStart w:id="74" w:name="_Toc220232343"/>
      <w:bookmarkStart w:id="75" w:name="_Toc474941572"/>
      <w:bookmarkStart w:id="76" w:name="_Toc476919459"/>
      <w:bookmarkStart w:id="77" w:name="_Toc83905598"/>
      <w:r w:rsidRPr="009C1266">
        <w:t>Raad van Deskundigen</w:t>
      </w:r>
      <w:bookmarkEnd w:id="74"/>
      <w:bookmarkEnd w:id="75"/>
      <w:bookmarkEnd w:id="76"/>
      <w:bookmarkEnd w:id="77"/>
    </w:p>
    <w:p w14:paraId="474DA1B7" w14:textId="77777777" w:rsidR="00847409" w:rsidRPr="009C1266" w:rsidRDefault="00847409" w:rsidP="00847409">
      <w:pPr>
        <w:keepLines/>
        <w:autoSpaceDE w:val="0"/>
        <w:adjustRightInd w:val="0"/>
        <w:rPr>
          <w:rFonts w:eastAsia="Times New Roman"/>
          <w:color w:val="080000"/>
        </w:rPr>
      </w:pPr>
      <w:r w:rsidRPr="009C1266">
        <w:rPr>
          <w:rFonts w:eastAsia="Times New Roman"/>
          <w:color w:val="080000"/>
        </w:rPr>
        <w:t>Partijen leggen hun geschillen zoals omschreven in § 47 lid 2 UAV-GC 2005 niet ter beslechting voor aan de Raad van Deskundigen.</w:t>
      </w:r>
    </w:p>
    <w:p w14:paraId="0841C186" w14:textId="77777777" w:rsidR="00847409" w:rsidRPr="009C1266" w:rsidRDefault="00847409" w:rsidP="00847409">
      <w:pPr>
        <w:pStyle w:val="Artikel"/>
      </w:pPr>
      <w:bookmarkStart w:id="78" w:name="_Toc474941573"/>
      <w:bookmarkStart w:id="79" w:name="_Toc476919460"/>
      <w:bookmarkStart w:id="80" w:name="_Toc83905599"/>
      <w:r w:rsidRPr="009C1266">
        <w:t>Beslechting van geschillen</w:t>
      </w:r>
      <w:bookmarkEnd w:id="78"/>
      <w:bookmarkEnd w:id="79"/>
      <w:bookmarkEnd w:id="80"/>
    </w:p>
    <w:p w14:paraId="5DA9F590" w14:textId="77777777" w:rsidR="00847409" w:rsidRPr="009C1266" w:rsidRDefault="00847409" w:rsidP="00847409">
      <w:pPr>
        <w:pStyle w:val="Opsomming-cijfer"/>
        <w:numPr>
          <w:ilvl w:val="0"/>
          <w:numId w:val="17"/>
        </w:numPr>
      </w:pPr>
      <w:r w:rsidRPr="009C1266">
        <w:t>In aanvulling op § 47 lid 2 UAV-GC 2005 komen partijen overeen dat indien één der partijen zulks verlangt, één der leden van het scheidsgerecht wordt gekozen uit de buitengewone leden van de in dit lid bedoelde Raad, dan wel door de Voorzitter van de Raad benoemd. In deze gevallen bestaat het scheidsgerecht steeds uit drie leden.</w:t>
      </w:r>
    </w:p>
    <w:p w14:paraId="5C3E84E1" w14:textId="77777777" w:rsidR="00847409" w:rsidRPr="009C1266" w:rsidRDefault="00847409" w:rsidP="00847409">
      <w:pPr>
        <w:pStyle w:val="Opsomming-cijfer"/>
      </w:pPr>
      <w:r w:rsidRPr="009C1266">
        <w:t>In aanvulling op § 47 UAV-GC 2005 komen partijen overeen dat in geval van een geschil de Opdrachtnemer gehouden is de Werkzaamheden op vordering van de Opdrachtgever volgens aanwijzingen van de Opdrachtgever voort te zetten, tenzij de Raad van Arbitrage voor de Bouw in spoedgeschil anders beslist en onverminderd zijn rechten, die uit de bedoelde uitspraak voor hem mochten voortvloeien.</w:t>
      </w:r>
    </w:p>
    <w:p w14:paraId="657C9755" w14:textId="77777777" w:rsidR="00847409" w:rsidRPr="009C1266" w:rsidRDefault="00847409" w:rsidP="00847409">
      <w:pPr>
        <w:pStyle w:val="Opsomming-cijfer"/>
      </w:pPr>
      <w:r w:rsidRPr="009C1266">
        <w:t xml:space="preserve">In aanvulling op § 47 UAV-GC 2005 komen partijen overeen dat voor zover de betaling van enig termijnbedrag vertraging zou ondervinden in verband met een aanhangig geschil, de Opdrachtgever tot zodanige betaling zal overgaan als in verband met de stand van de Werkzaamheden en de wederzijdse vorderingen toelaatbaar is. Zodanige betaling zal niet in </w:t>
      </w:r>
      <w:r w:rsidRPr="009C1266">
        <w:lastRenderedPageBreak/>
        <w:t>het geding kunnen worden gebruikt als bewijs van de erkenning door de Opdrachtgever van enig recht van de Opdrachtnemer.</w:t>
      </w:r>
    </w:p>
    <w:p w14:paraId="14290AB9" w14:textId="77777777" w:rsidR="00847409" w:rsidRPr="009C1266" w:rsidRDefault="00847409" w:rsidP="00847409">
      <w:pPr>
        <w:keepNext/>
        <w:autoSpaceDE w:val="0"/>
        <w:adjustRightInd w:val="0"/>
        <w:spacing w:line="240" w:lineRule="auto"/>
        <w:rPr>
          <w:rFonts w:eastAsia="Times New Roman"/>
          <w:color w:val="080000"/>
        </w:rPr>
      </w:pPr>
    </w:p>
    <w:p w14:paraId="058D13A2" w14:textId="77777777" w:rsidR="00847409" w:rsidRPr="009C1266" w:rsidRDefault="00847409" w:rsidP="00847409">
      <w:pPr>
        <w:keepNext/>
        <w:autoSpaceDE w:val="0"/>
        <w:adjustRightInd w:val="0"/>
        <w:spacing w:line="240" w:lineRule="auto"/>
        <w:rPr>
          <w:rFonts w:eastAsia="Times New Roman"/>
          <w:color w:val="080000"/>
        </w:rPr>
      </w:pPr>
      <w:r w:rsidRPr="009C1266">
        <w:rPr>
          <w:rFonts w:eastAsia="Times New Roman"/>
          <w:color w:val="080000"/>
        </w:rPr>
        <w:t xml:space="preserve">Aldus opgemaakt en in </w:t>
      </w:r>
      <w:r>
        <w:rPr>
          <w:rFonts w:eastAsia="Times New Roman"/>
          <w:color w:val="080000"/>
        </w:rPr>
        <w:fldChar w:fldCharType="begin">
          <w:ffData>
            <w:name w:val=""/>
            <w:enabled/>
            <w:calcOnExit w:val="0"/>
            <w:textInput>
              <w:default w:val="&lt;vul aantal in&gt;"/>
            </w:textInput>
          </w:ffData>
        </w:fldChar>
      </w:r>
      <w:r>
        <w:rPr>
          <w:rFonts w:eastAsia="Times New Roman"/>
          <w:color w:val="080000"/>
        </w:rPr>
        <w:instrText xml:space="preserve"> FORMTEXT </w:instrText>
      </w:r>
      <w:r>
        <w:rPr>
          <w:rFonts w:eastAsia="Times New Roman"/>
          <w:color w:val="080000"/>
        </w:rPr>
      </w:r>
      <w:r>
        <w:rPr>
          <w:rFonts w:eastAsia="Times New Roman"/>
          <w:color w:val="080000"/>
        </w:rPr>
        <w:fldChar w:fldCharType="separate"/>
      </w:r>
      <w:r>
        <w:rPr>
          <w:rFonts w:eastAsia="Times New Roman"/>
          <w:noProof/>
          <w:color w:val="080000"/>
        </w:rPr>
        <w:t>&lt;vul aantal in&gt;</w:t>
      </w:r>
      <w:r>
        <w:rPr>
          <w:rFonts w:eastAsia="Times New Roman"/>
          <w:color w:val="080000"/>
        </w:rPr>
        <w:fldChar w:fldCharType="end"/>
      </w:r>
      <w:r w:rsidRPr="009C1266">
        <w:rPr>
          <w:rFonts w:eastAsia="Times New Roman"/>
          <w:color w:val="080000"/>
        </w:rPr>
        <w:t>-</w:t>
      </w:r>
      <w:proofErr w:type="spellStart"/>
      <w:r w:rsidRPr="009C1266">
        <w:rPr>
          <w:rFonts w:eastAsia="Times New Roman"/>
          <w:color w:val="080000"/>
        </w:rPr>
        <w:t>voud</w:t>
      </w:r>
      <w:proofErr w:type="spellEnd"/>
      <w:r w:rsidRPr="009C1266">
        <w:rPr>
          <w:rFonts w:eastAsia="Times New Roman"/>
          <w:color w:val="080000"/>
        </w:rPr>
        <w:t xml:space="preserve"> ondertekend,</w:t>
      </w:r>
    </w:p>
    <w:p w14:paraId="1036D8B7" w14:textId="77777777" w:rsidR="00847409" w:rsidRPr="009C1266" w:rsidRDefault="00847409" w:rsidP="00847409">
      <w:pPr>
        <w:keepNext/>
        <w:autoSpaceDE w:val="0"/>
        <w:adjustRightInd w:val="0"/>
        <w:spacing w:line="240" w:lineRule="auto"/>
        <w:rPr>
          <w:rFonts w:eastAsia="Times New Roman"/>
          <w:color w:val="080000"/>
        </w:rPr>
      </w:pPr>
    </w:p>
    <w:p w14:paraId="23249410" w14:textId="77777777" w:rsidR="00847409" w:rsidRPr="009C1266" w:rsidRDefault="00847409" w:rsidP="00847409">
      <w:pPr>
        <w:keepNext/>
        <w:autoSpaceDE w:val="0"/>
        <w:adjustRightInd w:val="0"/>
        <w:spacing w:line="240" w:lineRule="auto"/>
        <w:rPr>
          <w:rFonts w:eastAsia="Times New Roman"/>
        </w:rPr>
      </w:pPr>
      <w:r w:rsidRPr="009C1266">
        <w:rPr>
          <w:rFonts w:eastAsia="Times New Roman"/>
        </w:rPr>
        <w:t>de Opdrachtgever</w:t>
      </w:r>
    </w:p>
    <w:p w14:paraId="4D50EA66" w14:textId="77777777" w:rsidR="00847409" w:rsidRPr="009C1266" w:rsidRDefault="00847409" w:rsidP="00847409">
      <w:pPr>
        <w:keepNext/>
        <w:autoSpaceDE w:val="0"/>
        <w:adjustRightInd w:val="0"/>
        <w:spacing w:line="240" w:lineRule="auto"/>
        <w:rPr>
          <w:rFonts w:eastAsia="Times New Roman"/>
        </w:rPr>
      </w:pPr>
    </w:p>
    <w:p w14:paraId="343D3AEC" w14:textId="77777777" w:rsidR="00847409" w:rsidRPr="009C1266" w:rsidRDefault="00847409" w:rsidP="00847409">
      <w:pPr>
        <w:keepNext/>
        <w:autoSpaceDE w:val="0"/>
        <w:adjustRightInd w:val="0"/>
        <w:spacing w:line="240" w:lineRule="auto"/>
        <w:rPr>
          <w:rFonts w:eastAsia="Times New Roman"/>
        </w:rPr>
      </w:pPr>
    </w:p>
    <w:p w14:paraId="2C0A50D8" w14:textId="77777777" w:rsidR="00847409" w:rsidRPr="009C1266" w:rsidRDefault="00847409" w:rsidP="00847409">
      <w:pPr>
        <w:keepNext/>
        <w:autoSpaceDE w:val="0"/>
        <w:adjustRightInd w:val="0"/>
        <w:spacing w:line="240" w:lineRule="auto"/>
        <w:rPr>
          <w:rFonts w:eastAsia="Times New Roman"/>
          <w:highlight w:val="yellow"/>
        </w:rPr>
      </w:pPr>
    </w:p>
    <w:p w14:paraId="22CC3188" w14:textId="77777777" w:rsidR="00847409" w:rsidRPr="009C1266" w:rsidRDefault="00847409" w:rsidP="00847409">
      <w:pPr>
        <w:keepNext/>
        <w:autoSpaceDE w:val="0"/>
        <w:adjustRightInd w:val="0"/>
        <w:spacing w:line="240" w:lineRule="auto"/>
        <w:rPr>
          <w:rFonts w:eastAsia="Times New Roman"/>
        </w:rPr>
      </w:pPr>
      <w:r w:rsidRPr="009C1266">
        <w:rPr>
          <w:rFonts w:eastAsia="Times New Roman"/>
        </w:rPr>
        <w:t xml:space="preserve"> </w:t>
      </w:r>
    </w:p>
    <w:p w14:paraId="0E94F7B1" w14:textId="18CF5B4F" w:rsidR="00847409" w:rsidRPr="009C1266" w:rsidRDefault="00E46A2C" w:rsidP="00847409">
      <w:pPr>
        <w:keepNext/>
        <w:autoSpaceDE w:val="0"/>
        <w:adjustRightInd w:val="0"/>
        <w:spacing w:line="240" w:lineRule="auto"/>
        <w:rPr>
          <w:rFonts w:eastAsia="Times New Roman"/>
        </w:rPr>
      </w:pPr>
      <w:r>
        <w:rPr>
          <w:rFonts w:eastAsia="Times New Roman"/>
          <w:color w:val="080000"/>
        </w:rPr>
        <w:t>..</w:t>
      </w:r>
      <w:r w:rsidR="00A77613">
        <w:rPr>
          <w:rFonts w:eastAsia="Times New Roman"/>
          <w:color w:val="080000"/>
        </w:rPr>
        <w:fldChar w:fldCharType="begin">
          <w:ffData>
            <w:name w:val=""/>
            <w:enabled/>
            <w:calcOnExit w:val="0"/>
            <w:textInput/>
          </w:ffData>
        </w:fldChar>
      </w:r>
      <w:r w:rsidR="00A77613">
        <w:rPr>
          <w:rFonts w:eastAsia="Times New Roman"/>
          <w:color w:val="080000"/>
        </w:rPr>
        <w:instrText xml:space="preserve"> FORMTEXT </w:instrText>
      </w:r>
      <w:r w:rsidR="00A77613">
        <w:rPr>
          <w:rFonts w:eastAsia="Times New Roman"/>
          <w:color w:val="080000"/>
        </w:rPr>
      </w:r>
      <w:r w:rsidR="00A77613">
        <w:rPr>
          <w:rFonts w:eastAsia="Times New Roman"/>
          <w:color w:val="080000"/>
        </w:rPr>
        <w:fldChar w:fldCharType="separate"/>
      </w:r>
      <w:r w:rsidR="00A77613">
        <w:rPr>
          <w:rFonts w:eastAsia="Times New Roman"/>
          <w:noProof/>
          <w:color w:val="080000"/>
        </w:rPr>
        <w:t> </w:t>
      </w:r>
      <w:r w:rsidR="00A77613">
        <w:rPr>
          <w:rFonts w:eastAsia="Times New Roman"/>
          <w:noProof/>
          <w:color w:val="080000"/>
        </w:rPr>
        <w:t> </w:t>
      </w:r>
      <w:r w:rsidR="00A77613">
        <w:rPr>
          <w:rFonts w:eastAsia="Times New Roman"/>
          <w:noProof/>
          <w:color w:val="080000"/>
        </w:rPr>
        <w:t> </w:t>
      </w:r>
      <w:r w:rsidR="00A77613">
        <w:rPr>
          <w:rFonts w:eastAsia="Times New Roman"/>
          <w:noProof/>
          <w:color w:val="080000"/>
        </w:rPr>
        <w:t> </w:t>
      </w:r>
      <w:r w:rsidR="00A77613">
        <w:rPr>
          <w:rFonts w:eastAsia="Times New Roman"/>
          <w:noProof/>
          <w:color w:val="080000"/>
        </w:rPr>
        <w:t> </w:t>
      </w:r>
      <w:r w:rsidR="00A77613">
        <w:rPr>
          <w:rFonts w:eastAsia="Times New Roman"/>
          <w:color w:val="080000"/>
        </w:rPr>
        <w:fldChar w:fldCharType="end"/>
      </w:r>
      <w:r w:rsidR="00847409" w:rsidRPr="009C1266">
        <w:rPr>
          <w:rFonts w:eastAsia="Times New Roman"/>
          <w:highlight w:val="lightGray"/>
        </w:rPr>
        <w:t xml:space="preserve"> </w:t>
      </w:r>
    </w:p>
    <w:p w14:paraId="03EEE725" w14:textId="33ED194E" w:rsidR="00847409" w:rsidRPr="009C1266" w:rsidRDefault="00847409" w:rsidP="00847409">
      <w:pPr>
        <w:keepNext/>
        <w:tabs>
          <w:tab w:val="left" w:pos="360"/>
        </w:tabs>
        <w:autoSpaceDE w:val="0"/>
        <w:adjustRightInd w:val="0"/>
        <w:spacing w:line="240" w:lineRule="auto"/>
        <w:rPr>
          <w:rFonts w:eastAsia="Times New Roman"/>
          <w:color w:val="080000"/>
        </w:rPr>
      </w:pPr>
      <w:r w:rsidRPr="009C1266">
        <w:rPr>
          <w:rFonts w:eastAsia="Times New Roman"/>
          <w:color w:val="080000"/>
        </w:rPr>
        <w:t>te</w:t>
      </w:r>
      <w:r w:rsidRPr="009C1266">
        <w:rPr>
          <w:rFonts w:eastAsia="Times New Roman"/>
          <w:color w:val="080000"/>
        </w:rPr>
        <w:tab/>
      </w:r>
      <w:r w:rsidR="00A77613">
        <w:rPr>
          <w:rFonts w:eastAsia="Times New Roman"/>
          <w:color w:val="080000"/>
        </w:rPr>
        <w:fldChar w:fldCharType="begin">
          <w:ffData>
            <w:name w:val=""/>
            <w:enabled/>
            <w:calcOnExit w:val="0"/>
            <w:textInput/>
          </w:ffData>
        </w:fldChar>
      </w:r>
      <w:r w:rsidR="00A77613">
        <w:rPr>
          <w:rFonts w:eastAsia="Times New Roman"/>
          <w:color w:val="080000"/>
        </w:rPr>
        <w:instrText xml:space="preserve"> FORMTEXT </w:instrText>
      </w:r>
      <w:r w:rsidR="00A77613">
        <w:rPr>
          <w:rFonts w:eastAsia="Times New Roman"/>
          <w:color w:val="080000"/>
        </w:rPr>
      </w:r>
      <w:r w:rsidR="00A77613">
        <w:rPr>
          <w:rFonts w:eastAsia="Times New Roman"/>
          <w:color w:val="080000"/>
        </w:rPr>
        <w:fldChar w:fldCharType="separate"/>
      </w:r>
      <w:r w:rsidR="00A77613">
        <w:rPr>
          <w:rFonts w:eastAsia="Times New Roman"/>
          <w:noProof/>
          <w:color w:val="080000"/>
        </w:rPr>
        <w:t> </w:t>
      </w:r>
      <w:r w:rsidR="00A77613">
        <w:rPr>
          <w:rFonts w:eastAsia="Times New Roman"/>
          <w:noProof/>
          <w:color w:val="080000"/>
        </w:rPr>
        <w:t> </w:t>
      </w:r>
      <w:r w:rsidR="00A77613">
        <w:rPr>
          <w:rFonts w:eastAsia="Times New Roman"/>
          <w:noProof/>
          <w:color w:val="080000"/>
        </w:rPr>
        <w:t> </w:t>
      </w:r>
      <w:r w:rsidR="00A77613">
        <w:rPr>
          <w:rFonts w:eastAsia="Times New Roman"/>
          <w:noProof/>
          <w:color w:val="080000"/>
        </w:rPr>
        <w:t> </w:t>
      </w:r>
      <w:r w:rsidR="00A77613">
        <w:rPr>
          <w:rFonts w:eastAsia="Times New Roman"/>
          <w:noProof/>
          <w:color w:val="080000"/>
        </w:rPr>
        <w:t> </w:t>
      </w:r>
      <w:r w:rsidR="00A77613">
        <w:rPr>
          <w:rFonts w:eastAsia="Times New Roman"/>
          <w:color w:val="080000"/>
        </w:rPr>
        <w:fldChar w:fldCharType="end"/>
      </w:r>
      <w:r w:rsidRPr="009C1266">
        <w:rPr>
          <w:rFonts w:eastAsia="Times New Roman"/>
          <w:color w:val="080000"/>
          <w:highlight w:val="lightGray"/>
        </w:rPr>
        <w:t xml:space="preserve"> </w:t>
      </w:r>
    </w:p>
    <w:p w14:paraId="7F261F80" w14:textId="77777777" w:rsidR="00847409" w:rsidRPr="009C1266" w:rsidRDefault="00847409" w:rsidP="00847409">
      <w:pPr>
        <w:keepNext/>
        <w:tabs>
          <w:tab w:val="left" w:pos="360"/>
        </w:tabs>
        <w:autoSpaceDE w:val="0"/>
        <w:adjustRightInd w:val="0"/>
        <w:spacing w:line="240" w:lineRule="auto"/>
        <w:rPr>
          <w:rFonts w:eastAsia="Times New Roman"/>
        </w:rPr>
      </w:pPr>
      <w:r w:rsidRPr="009C1266">
        <w:rPr>
          <w:rFonts w:eastAsia="Times New Roman"/>
          <w:color w:val="080000"/>
        </w:rPr>
        <w:t>op</w:t>
      </w:r>
      <w:r w:rsidRPr="009C1266">
        <w:rPr>
          <w:rFonts w:eastAsia="Times New Roman"/>
          <w:color w:val="080000"/>
        </w:rPr>
        <w:tab/>
      </w:r>
      <w:r>
        <w:rPr>
          <w:rFonts w:eastAsia="Times New Roman"/>
          <w:color w:val="080000"/>
        </w:rPr>
        <w:fldChar w:fldCharType="begin">
          <w:ffData>
            <w:name w:val=""/>
            <w:enabled/>
            <w:calcOnExit w:val="0"/>
            <w:textInput>
              <w:default w:val="&lt;vul datum in&gt;"/>
            </w:textInput>
          </w:ffData>
        </w:fldChar>
      </w:r>
      <w:r>
        <w:rPr>
          <w:rFonts w:eastAsia="Times New Roman"/>
          <w:color w:val="080000"/>
        </w:rPr>
        <w:instrText xml:space="preserve"> FORMTEXT </w:instrText>
      </w:r>
      <w:r>
        <w:rPr>
          <w:rFonts w:eastAsia="Times New Roman"/>
          <w:color w:val="080000"/>
        </w:rPr>
      </w:r>
      <w:r>
        <w:rPr>
          <w:rFonts w:eastAsia="Times New Roman"/>
          <w:color w:val="080000"/>
        </w:rPr>
        <w:fldChar w:fldCharType="separate"/>
      </w:r>
      <w:r>
        <w:rPr>
          <w:rFonts w:eastAsia="Times New Roman"/>
          <w:noProof/>
          <w:color w:val="080000"/>
        </w:rPr>
        <w:t>&lt;vul datum in&gt;</w:t>
      </w:r>
      <w:r>
        <w:rPr>
          <w:rFonts w:eastAsia="Times New Roman"/>
          <w:color w:val="080000"/>
        </w:rPr>
        <w:fldChar w:fldCharType="end"/>
      </w:r>
    </w:p>
    <w:p w14:paraId="74936004" w14:textId="77777777" w:rsidR="00847409" w:rsidRPr="009C1266" w:rsidRDefault="00847409" w:rsidP="00847409">
      <w:pPr>
        <w:keepNext/>
        <w:autoSpaceDE w:val="0"/>
        <w:adjustRightInd w:val="0"/>
        <w:spacing w:line="240" w:lineRule="auto"/>
        <w:rPr>
          <w:rFonts w:eastAsia="Times New Roman"/>
        </w:rPr>
      </w:pPr>
      <w:r w:rsidRPr="009C1266">
        <w:rPr>
          <w:rFonts w:eastAsia="Times New Roman"/>
        </w:rPr>
        <w:t>en</w:t>
      </w:r>
    </w:p>
    <w:p w14:paraId="54D776A8" w14:textId="77777777" w:rsidR="00847409" w:rsidRPr="009C1266" w:rsidRDefault="00847409" w:rsidP="00847409">
      <w:pPr>
        <w:keepNext/>
        <w:autoSpaceDE w:val="0"/>
        <w:adjustRightInd w:val="0"/>
        <w:spacing w:line="240" w:lineRule="auto"/>
        <w:rPr>
          <w:rFonts w:eastAsia="Times New Roman"/>
        </w:rPr>
      </w:pPr>
    </w:p>
    <w:p w14:paraId="68EFF8F3" w14:textId="77777777" w:rsidR="00847409" w:rsidRPr="009C1266" w:rsidRDefault="00847409" w:rsidP="00847409">
      <w:pPr>
        <w:autoSpaceDE w:val="0"/>
        <w:adjustRightInd w:val="0"/>
        <w:spacing w:line="240" w:lineRule="auto"/>
        <w:rPr>
          <w:rFonts w:eastAsia="Times New Roman" w:cs="V&amp;W Syntax (Adobe)"/>
          <w:color w:val="080000"/>
        </w:rPr>
      </w:pPr>
      <w:r w:rsidRPr="009C1266">
        <w:rPr>
          <w:rFonts w:eastAsia="Times New Roman" w:cs="V&amp;W Syntax (Adobe)"/>
          <w:color w:val="080000"/>
        </w:rPr>
        <w:t>de Opdrachtnemer</w:t>
      </w:r>
    </w:p>
    <w:p w14:paraId="592E6E06" w14:textId="77777777" w:rsidR="00847409" w:rsidRPr="009C1266" w:rsidRDefault="00847409" w:rsidP="00847409">
      <w:pPr>
        <w:autoSpaceDE w:val="0"/>
        <w:adjustRightInd w:val="0"/>
        <w:spacing w:line="240" w:lineRule="auto"/>
        <w:rPr>
          <w:rFonts w:eastAsia="Times New Roman" w:cs="V&amp;W Syntax (Adobe)"/>
          <w:color w:val="080000"/>
        </w:rPr>
      </w:pPr>
    </w:p>
    <w:p w14:paraId="653FBDA9" w14:textId="77777777" w:rsidR="00847409" w:rsidRPr="009C1266" w:rsidRDefault="00847409" w:rsidP="00847409">
      <w:pPr>
        <w:autoSpaceDE w:val="0"/>
        <w:adjustRightInd w:val="0"/>
        <w:spacing w:line="240" w:lineRule="auto"/>
        <w:rPr>
          <w:rFonts w:eastAsia="Times New Roman" w:cs="V&amp;W Syntax (Adobe)"/>
          <w:color w:val="080000"/>
        </w:rPr>
      </w:pPr>
    </w:p>
    <w:p w14:paraId="595BE24C" w14:textId="77777777" w:rsidR="00847409" w:rsidRPr="009C1266" w:rsidRDefault="00847409" w:rsidP="00847409">
      <w:pPr>
        <w:autoSpaceDE w:val="0"/>
        <w:adjustRightInd w:val="0"/>
        <w:spacing w:line="240" w:lineRule="auto"/>
        <w:rPr>
          <w:rFonts w:eastAsia="Times New Roman" w:cs="V&amp;W Syntax (Adobe)"/>
          <w:color w:val="080000"/>
        </w:rPr>
      </w:pPr>
    </w:p>
    <w:p w14:paraId="350558A6" w14:textId="77777777" w:rsidR="00847409" w:rsidRPr="009C1266" w:rsidRDefault="00847409" w:rsidP="00847409">
      <w:pPr>
        <w:autoSpaceDE w:val="0"/>
        <w:adjustRightInd w:val="0"/>
        <w:rPr>
          <w:rFonts w:eastAsia="Times New Roman" w:cs="V&amp;W Syntax (Adobe)"/>
          <w:highlight w:val="yellow"/>
        </w:rPr>
      </w:pPr>
    </w:p>
    <w:p w14:paraId="2926A662" w14:textId="77777777" w:rsidR="00847409" w:rsidRPr="009C1266" w:rsidRDefault="00847409" w:rsidP="00847409">
      <w:pPr>
        <w:keepNext/>
        <w:tabs>
          <w:tab w:val="left" w:pos="720"/>
        </w:tabs>
        <w:autoSpaceDE w:val="0"/>
        <w:adjustRightInd w:val="0"/>
        <w:spacing w:line="240" w:lineRule="auto"/>
        <w:rPr>
          <w:rFonts w:eastAsia="Times New Roman"/>
          <w:iCs/>
          <w:color w:val="080000"/>
        </w:rPr>
      </w:pPr>
      <w:r w:rsidRPr="009C1266">
        <w:rPr>
          <w:rFonts w:eastAsia="Times New Roman" w:cs="V&amp;W Syntax (Adobe)"/>
        </w:rPr>
        <w:t>naam:</w:t>
      </w:r>
      <w:r w:rsidRPr="009C1266">
        <w:rPr>
          <w:rFonts w:eastAsia="Times New Roman" w:cs="V&amp;W Syntax (Adobe)"/>
        </w:rPr>
        <w:tab/>
      </w:r>
      <w:r>
        <w:rPr>
          <w:rFonts w:eastAsia="Times New Roman"/>
          <w:color w:val="080000"/>
        </w:rPr>
        <w:fldChar w:fldCharType="begin">
          <w:ffData>
            <w:name w:val=""/>
            <w:enabled/>
            <w:calcOnExit w:val="0"/>
            <w:textInput>
              <w:default w:val="&lt;vul naam vertegenwoordiger Opdrachtnemer in&gt;"/>
            </w:textInput>
          </w:ffData>
        </w:fldChar>
      </w:r>
      <w:r>
        <w:rPr>
          <w:rFonts w:eastAsia="Times New Roman"/>
          <w:color w:val="080000"/>
        </w:rPr>
        <w:instrText xml:space="preserve"> FORMTEXT </w:instrText>
      </w:r>
      <w:r>
        <w:rPr>
          <w:rFonts w:eastAsia="Times New Roman"/>
          <w:color w:val="080000"/>
        </w:rPr>
      </w:r>
      <w:r>
        <w:rPr>
          <w:rFonts w:eastAsia="Times New Roman"/>
          <w:color w:val="080000"/>
        </w:rPr>
        <w:fldChar w:fldCharType="separate"/>
      </w:r>
      <w:r>
        <w:rPr>
          <w:rFonts w:eastAsia="Times New Roman"/>
          <w:noProof/>
          <w:color w:val="080000"/>
        </w:rPr>
        <w:t>&lt;vul naam vertegenwoordiger Opdrachtnemer in&gt;</w:t>
      </w:r>
      <w:r>
        <w:rPr>
          <w:rFonts w:eastAsia="Times New Roman"/>
          <w:color w:val="080000"/>
        </w:rPr>
        <w:fldChar w:fldCharType="end"/>
      </w:r>
    </w:p>
    <w:p w14:paraId="4AC9BB6B" w14:textId="77777777" w:rsidR="00847409" w:rsidRPr="009C1266" w:rsidRDefault="00847409" w:rsidP="00847409">
      <w:pPr>
        <w:keepNext/>
        <w:tabs>
          <w:tab w:val="left" w:pos="720"/>
        </w:tabs>
        <w:autoSpaceDE w:val="0"/>
        <w:adjustRightInd w:val="0"/>
        <w:spacing w:line="240" w:lineRule="auto"/>
        <w:rPr>
          <w:rFonts w:eastAsia="Times New Roman" w:cs="V&amp;W Syntax (Adobe)"/>
          <w:iCs/>
          <w:color w:val="080000"/>
        </w:rPr>
      </w:pPr>
      <w:r w:rsidRPr="009C1266">
        <w:rPr>
          <w:rFonts w:eastAsia="Times New Roman" w:cs="V&amp;W Syntax (Adobe)"/>
          <w:color w:val="080000"/>
        </w:rPr>
        <w:t>Plaats:</w:t>
      </w:r>
      <w:r w:rsidRPr="009C1266">
        <w:rPr>
          <w:rFonts w:eastAsia="Times New Roman" w:cs="V&amp;W Syntax (Adobe)"/>
          <w:color w:val="080000"/>
        </w:rPr>
        <w:tab/>
      </w:r>
      <w:r w:rsidRPr="009C1266">
        <w:rPr>
          <w:rFonts w:eastAsia="Times New Roman"/>
          <w:iCs/>
          <w:color w:val="080000"/>
        </w:rPr>
        <w:t>……</w:t>
      </w:r>
    </w:p>
    <w:p w14:paraId="0ED40C76" w14:textId="77777777" w:rsidR="00C1685B" w:rsidRDefault="00847409" w:rsidP="00847409">
      <w:pPr>
        <w:tabs>
          <w:tab w:val="left" w:pos="720"/>
        </w:tabs>
        <w:autoSpaceDE w:val="0"/>
        <w:adjustRightInd w:val="0"/>
        <w:spacing w:line="240" w:lineRule="auto"/>
        <w:rPr>
          <w:rFonts w:eastAsia="Times New Roman"/>
          <w:iCs/>
          <w:color w:val="080000"/>
        </w:rPr>
        <w:sectPr w:rsidR="00C1685B" w:rsidSect="001B3301">
          <w:type w:val="continuous"/>
          <w:pgSz w:w="11905" w:h="16837"/>
          <w:pgMar w:top="2664" w:right="1531" w:bottom="1133" w:left="2665" w:header="708" w:footer="708" w:gutter="0"/>
          <w:cols w:space="708"/>
        </w:sectPr>
      </w:pPr>
      <w:r w:rsidRPr="009C1266">
        <w:rPr>
          <w:rFonts w:eastAsia="Times New Roman" w:cs="V&amp;W Syntax (Adobe)"/>
          <w:iCs/>
          <w:color w:val="080000"/>
        </w:rPr>
        <w:t>Datum:</w:t>
      </w:r>
      <w:r w:rsidRPr="009C1266">
        <w:rPr>
          <w:rFonts w:eastAsia="Times New Roman" w:cs="V&amp;W Syntax (Adobe)"/>
          <w:iCs/>
          <w:color w:val="080000"/>
        </w:rPr>
        <w:tab/>
      </w:r>
      <w:r w:rsidRPr="009C1266">
        <w:rPr>
          <w:rFonts w:eastAsia="Times New Roman"/>
          <w:iCs/>
          <w:color w:val="080000"/>
        </w:rPr>
        <w:t>……</w:t>
      </w:r>
    </w:p>
    <w:p w14:paraId="258D259B" w14:textId="77777777" w:rsidR="004409A1" w:rsidRPr="00B549A4" w:rsidRDefault="004409A1" w:rsidP="00B549A4">
      <w:pPr>
        <w:pStyle w:val="Kop1"/>
        <w:ind w:hanging="1985"/>
      </w:pPr>
    </w:p>
    <w:sectPr w:rsidR="004409A1" w:rsidRPr="00B549A4" w:rsidSect="00B549A4">
      <w:headerReference w:type="default" r:id="rId17"/>
      <w:footerReference w:type="default" r:id="rId18"/>
      <w:pgSz w:w="11907" w:h="16839" w:code="9"/>
      <w:pgMar w:top="1556" w:right="1134" w:bottom="1418" w:left="3289"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B3A8F" w14:textId="77777777" w:rsidR="00D32F86" w:rsidRDefault="00D32F86">
      <w:pPr>
        <w:spacing w:line="240" w:lineRule="auto"/>
      </w:pPr>
      <w:r>
        <w:separator/>
      </w:r>
    </w:p>
  </w:endnote>
  <w:endnote w:type="continuationSeparator" w:id="0">
    <w:p w14:paraId="7C1A8E40" w14:textId="77777777" w:rsidR="00D32F86" w:rsidRDefault="00D32F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jaVu Sans">
    <w:altName w:val="Arial"/>
    <w:charset w:val="00"/>
    <w:family w:val="swiss"/>
    <w:pitch w:val="variable"/>
    <w:sig w:usb0="E7000EFF" w:usb1="5200FDFF" w:usb2="0A242021" w:usb3="00000000" w:csb0="000001BF" w:csb1="00000000"/>
  </w:font>
  <w:font w:name="Verdana">
    <w:altName w:val="Verdana"/>
    <w:panose1 w:val="020B0604030504040204"/>
    <w:charset w:val="00"/>
    <w:family w:val="swiss"/>
    <w:pitch w:val="variable"/>
    <w:sig w:usb0="A00006FF" w:usb1="4000205B" w:usb2="00000010" w:usb3="00000000" w:csb0="0000019F" w:csb1="00000000"/>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amp;W Syntax (Adobe)">
    <w:altName w:val="Calibri"/>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86E7E" w14:textId="77777777" w:rsidR="00B1294B" w:rsidRDefault="00B1294B">
    <w:pPr>
      <w:pStyle w:val="Voettekst"/>
    </w:pPr>
    <w:r>
      <w:rPr>
        <w:noProof/>
      </w:rPr>
      <mc:AlternateContent>
        <mc:Choice Requires="wps">
          <w:drawing>
            <wp:anchor distT="0" distB="0" distL="0" distR="0" simplePos="0" relativeHeight="251660800" behindDoc="0" locked="1" layoutInCell="1" allowOverlap="1" wp14:anchorId="17266895" wp14:editId="199A53A0">
              <wp:simplePos x="0" y="0"/>
              <wp:positionH relativeFrom="page">
                <wp:posOffset>1162050</wp:posOffset>
              </wp:positionH>
              <wp:positionV relativeFrom="page">
                <wp:posOffset>10220325</wp:posOffset>
              </wp:positionV>
              <wp:extent cx="4524375" cy="247650"/>
              <wp:effectExtent l="0" t="0" r="0" b="0"/>
              <wp:wrapNone/>
              <wp:docPr id="17" name="Vertrouwelijkheidsniveau_vervolg"/>
              <wp:cNvGraphicFramePr/>
              <a:graphic xmlns:a="http://schemas.openxmlformats.org/drawingml/2006/main">
                <a:graphicData uri="http://schemas.microsoft.com/office/word/2010/wordprocessingShape">
                  <wps:wsp>
                    <wps:cNvSpPr txBox="1"/>
                    <wps:spPr>
                      <a:xfrm>
                        <a:off x="0" y="0"/>
                        <a:ext cx="4524375" cy="247650"/>
                      </a:xfrm>
                      <a:prstGeom prst="rect">
                        <a:avLst/>
                      </a:prstGeom>
                      <a:noFill/>
                    </wps:spPr>
                    <wps:txbx>
                      <w:txbxContent>
                        <w:p w14:paraId="2456E576" w14:textId="6ED79350" w:rsidR="00B1294B" w:rsidRDefault="00B1294B" w:rsidP="009A7020"/>
                      </w:txbxContent>
                    </wps:txbx>
                    <wps:bodyPr vert="horz" wrap="square" lIns="0" tIns="0" rIns="0" bIns="0" anchor="t" anchorCtr="0">
                      <a:noAutofit/>
                    </wps:bodyPr>
                  </wps:wsp>
                </a:graphicData>
              </a:graphic>
              <wp14:sizeRelV relativeFrom="margin">
                <wp14:pctHeight>0</wp14:pctHeight>
              </wp14:sizeRelV>
            </wp:anchor>
          </w:drawing>
        </mc:Choice>
        <mc:Fallback>
          <w:pict>
            <v:shapetype w14:anchorId="17266895" id="_x0000_t202" coordsize="21600,21600" o:spt="202" path="m,l,21600r21600,l21600,xe">
              <v:stroke joinstyle="miter"/>
              <v:path gradientshapeok="t" o:connecttype="rect"/>
            </v:shapetype>
            <v:shape id="Vertrouwelijkheidsniveau_vervolg" o:spid="_x0000_s1027" type="#_x0000_t202" style="position:absolute;margin-left:91.5pt;margin-top:804.75pt;width:356.25pt;height:19.5pt;z-index:25166080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" filled="f" stroked="f">
              <v:textbox inset="0,0,0,0">
                <w:txbxContent>
                  <w:p w14:paraId="2456E576" w14:textId="6ED79350" w:rsidR="00B1294B" w:rsidRDefault="00B1294B" w:rsidP="009A7020"/>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11302" w14:textId="77777777" w:rsidR="002710C9" w:rsidRDefault="00E05B8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CD7BF" w14:textId="77777777" w:rsidR="00D32F86" w:rsidRDefault="00D32F86">
      <w:pPr>
        <w:spacing w:line="240" w:lineRule="auto"/>
      </w:pPr>
      <w:r>
        <w:separator/>
      </w:r>
    </w:p>
  </w:footnote>
  <w:footnote w:type="continuationSeparator" w:id="0">
    <w:p w14:paraId="3CE5AD74" w14:textId="77777777" w:rsidR="00D32F86" w:rsidRDefault="00D32F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9A905" w14:textId="69F4BBDD" w:rsidR="00B1294B" w:rsidRDefault="00B1294B">
    <w:r>
      <w:rPr>
        <w:noProof/>
      </w:rPr>
      <mc:AlternateContent>
        <mc:Choice Requires="wps">
          <w:drawing>
            <wp:anchor distT="0" distB="0" distL="0" distR="0" simplePos="0" relativeHeight="251654656" behindDoc="0" locked="1" layoutInCell="1" allowOverlap="1" wp14:anchorId="796541E5" wp14:editId="5F213FD2">
              <wp:simplePos x="0" y="0"/>
              <wp:positionH relativeFrom="page">
                <wp:posOffset>5921375</wp:posOffset>
              </wp:positionH>
              <wp:positionV relativeFrom="page">
                <wp:posOffset>10223500</wp:posOffset>
              </wp:positionV>
              <wp:extent cx="1259840" cy="179705"/>
              <wp:effectExtent l="0" t="0" r="0" b="0"/>
              <wp:wrapNone/>
              <wp:docPr id="7" name="Paginanummer"/>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14:paraId="1FA20BD8" w14:textId="77777777" w:rsidR="00B1294B" w:rsidRDefault="00B1294B"/>
                      </w:txbxContent>
                    </wps:txbx>
                    <wps:bodyPr vert="horz" wrap="square" lIns="0" tIns="0" rIns="0" bIns="0" anchor="t" anchorCtr="0"/>
                  </wps:wsp>
                </a:graphicData>
              </a:graphic>
            </wp:anchor>
          </w:drawing>
        </mc:Choice>
        <mc:Fallback>
          <w:pict>
            <v:shapetype w14:anchorId="796541E5" id="_x0000_t202" coordsize="21600,21600" o:spt="202" path="m,l,21600r21600,l21600,xe">
              <v:stroke joinstyle="miter"/>
              <v:path gradientshapeok="t" o:connecttype="rect"/>
            </v:shapetype>
            <v:shape id="Paginanummer" o:spid="_x0000_s1026" type="#_x0000_t202" style="position:absolute;margin-left:466.25pt;margin-top:805pt;width:99.2pt;height:14.1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" filled="f" stroked="f">
              <v:textbox inset="0,0,0,0">
                <w:txbxContent>
                  <w:p w14:paraId="1FA20BD8" w14:textId="77777777" w:rsidR="00B1294B" w:rsidRDefault="00B1294B"/>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62231" w14:textId="6F7FF057" w:rsidR="00B1294B" w:rsidRPr="00847409" w:rsidRDefault="00B1294B" w:rsidP="00EE4CB8">
    <w:pPr>
      <w:pStyle w:val="RapportKoptekst"/>
      <w:rPr>
        <w:caps w:val="0"/>
      </w:rPr>
    </w:pPr>
    <w:r w:rsidRPr="00847409">
      <w:rPr>
        <w:caps w:val="0"/>
      </w:rPr>
      <w:t xml:space="preserve">Basisovereenkomst | </w:t>
    </w:r>
    <w:r w:rsidR="00E566FB">
      <w:rPr>
        <w:caps w:val="0"/>
      </w:rPr>
      <w:t>Geluidswal op palenmatras Vijfsluizen</w:t>
    </w:r>
    <w:r w:rsidRPr="00847409">
      <w:rPr>
        <w:caps w:val="0"/>
      </w:rPr>
      <w:t xml:space="preserve"> </w:t>
    </w:r>
    <w:r w:rsidRPr="00847409">
      <w:rPr>
        <w:rStyle w:val="Huisstijl-Rapportkoptekst"/>
        <w:caps w:val="0"/>
      </w:rPr>
      <w:t xml:space="preserve">| </w:t>
    </w:r>
    <w:sdt>
      <w:sdtPr>
        <w:rPr>
          <w:caps w:val="0"/>
        </w:rPr>
        <w:alias w:val="Report Date"/>
        <w:tag w:val="Report_Date"/>
        <w:id w:val="1632745694"/>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sidR="00E566FB">
          <w:rPr>
            <w:caps w:val="0"/>
          </w:rPr>
          <w:t>23 augustus 2021</w:t>
        </w:r>
      </w:sdtContent>
    </w:sdt>
  </w:p>
  <w:p w14:paraId="03BA9802" w14:textId="77777777" w:rsidR="00B1294B" w:rsidRDefault="00B1294B" w:rsidP="00EE4CB8">
    <w:r>
      <w:rPr>
        <w:noProof/>
      </w:rPr>
      <w:t xml:space="preserve"> </w:t>
    </w:r>
    <w:r>
      <w:rPr>
        <w:noProof/>
      </w:rPr>
      <mc:AlternateContent>
        <mc:Choice Requires="wps">
          <w:drawing>
            <wp:anchor distT="0" distB="0" distL="0" distR="0" simplePos="0" relativeHeight="251655680" behindDoc="0" locked="1" layoutInCell="1" allowOverlap="1" wp14:anchorId="111D3276" wp14:editId="5086F006">
              <wp:simplePos x="0" y="0"/>
              <wp:positionH relativeFrom="page">
                <wp:posOffset>5921375</wp:posOffset>
              </wp:positionH>
              <wp:positionV relativeFrom="page">
                <wp:posOffset>10223500</wp:posOffset>
              </wp:positionV>
              <wp:extent cx="1257300" cy="180975"/>
              <wp:effectExtent l="0" t="0" r="0" b="0"/>
              <wp:wrapNone/>
              <wp:docPr id="9" name="Paginanummer_vervolg"/>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43153244" w14:textId="77777777" w:rsidR="00B1294B" w:rsidRDefault="00B1294B"/>
                      </w:txbxContent>
                    </wps:txbx>
                    <wps:bodyPr vert="horz" wrap="square" lIns="0" tIns="0" rIns="0" bIns="0" anchor="t" anchorCtr="0"/>
                  </wps:wsp>
                </a:graphicData>
              </a:graphic>
            </wp:anchor>
          </w:drawing>
        </mc:Choice>
        <mc:Fallback>
          <w:pict>
            <v:shapetype w14:anchorId="111D3276" id="_x0000_t202" coordsize="21600,21600" o:spt="202" path="m,l,21600r21600,l21600,xe">
              <v:stroke joinstyle="miter"/>
              <v:path gradientshapeok="t" o:connecttype="rect"/>
            </v:shapetype>
            <v:shape id="Paginanummer_vervolg" o:spid="_x0000_s1028" type="#_x0000_t202" style="position:absolute;margin-left:466.25pt;margin-top:805pt;width:99pt;height:14.2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" filled="f" stroked="f">
              <v:textbox inset="0,0,0,0">
                <w:txbxContent>
                  <w:p w14:paraId="43153244" w14:textId="77777777" w:rsidR="00B1294B" w:rsidRDefault="00B1294B"/>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87BAF" w14:textId="77777777" w:rsidR="00B1294B" w:rsidRDefault="00B1294B">
    <w:r>
      <w:rPr>
        <w:noProof/>
      </w:rPr>
      <mc:AlternateContent>
        <mc:Choice Requires="wps">
          <w:drawing>
            <wp:anchor distT="0" distB="0" distL="0" distR="0" simplePos="0" relativeHeight="251657728" behindDoc="0" locked="1" layoutInCell="1" allowOverlap="1" wp14:anchorId="428BC8E4" wp14:editId="63B2FA48">
              <wp:simplePos x="0" y="0"/>
              <wp:positionH relativeFrom="page">
                <wp:posOffset>2051685</wp:posOffset>
              </wp:positionH>
              <wp:positionV relativeFrom="page">
                <wp:posOffset>359410</wp:posOffset>
              </wp:positionV>
              <wp:extent cx="4895850" cy="371475"/>
              <wp:effectExtent l="0" t="0" r="0" b="0"/>
              <wp:wrapNone/>
              <wp:docPr id="10" name="Region 9"/>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3F90552C" w14:textId="3F8EA898" w:rsidR="00B1294B" w:rsidRPr="001F0061" w:rsidRDefault="00B1294B">
                          <w:pPr>
                            <w:pStyle w:val="RapportKoptekst"/>
                            <w:rPr>
                              <w:caps w:val="0"/>
                            </w:rPr>
                          </w:pPr>
                          <w:r w:rsidRPr="00847409">
                            <w:rPr>
                              <w:caps w:val="0"/>
                            </w:rPr>
                            <w:t xml:space="preserve">Basisovereenkomst | </w:t>
                          </w:r>
                          <w:r w:rsidR="006D195F">
                            <w:rPr>
                              <w:caps w:val="0"/>
                            </w:rPr>
                            <w:t>Opdrachtnummer:</w:t>
                          </w:r>
                          <w:r w:rsidR="005800C3">
                            <w:rPr>
                              <w:caps w:val="0"/>
                            </w:rPr>
                            <w:t>…</w:t>
                          </w:r>
                          <w:r w:rsidRPr="00847409">
                            <w:rPr>
                              <w:caps w:val="0"/>
                            </w:rPr>
                            <w:t xml:space="preserve"> </w:t>
                          </w:r>
                          <w:r w:rsidRPr="00847409">
                            <w:rPr>
                              <w:rStyle w:val="Huisstijl-Rapportkoptekst"/>
                              <w:caps w:val="0"/>
                            </w:rPr>
                            <w:t xml:space="preserve">| </w:t>
                          </w:r>
                          <w:sdt>
                            <w:sdtPr>
                              <w:rPr>
                                <w:caps w:val="0"/>
                              </w:rPr>
                              <w:alias w:val="Report Date"/>
                              <w:tag w:val="Report_Date"/>
                              <w:id w:val="663516077"/>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sidR="003A7775">
                                <w:rPr>
                                  <w:caps w:val="0"/>
                                </w:rPr>
                                <w:t>23 augustus 2021</w:t>
                              </w:r>
                            </w:sdtContent>
                          </w:sdt>
                        </w:p>
                      </w:txbxContent>
                    </wps:txbx>
                    <wps:bodyPr vert="horz" wrap="square" lIns="0" tIns="0" rIns="0" bIns="0" anchor="t" anchorCtr="0"/>
                  </wps:wsp>
                </a:graphicData>
              </a:graphic>
            </wp:anchor>
          </w:drawing>
        </mc:Choice>
        <mc:Fallback>
          <w:pict>
            <v:shapetype w14:anchorId="428BC8E4" id="_x0000_t202" coordsize="21600,21600" o:spt="202" path="m,l,21600r21600,l21600,xe">
              <v:stroke joinstyle="miter"/>
              <v:path gradientshapeok="t" o:connecttype="rect"/>
            </v:shapetype>
            <v:shape id="Region 9" o:spid="_x0000_s1029" type="#_x0000_t202" style="position:absolute;margin-left:161.55pt;margin-top:28.3pt;width:385.5pt;height:29.2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" filled="f" stroked="f">
              <v:textbox inset="0,0,0,0">
                <w:txbxContent>
                  <w:p w14:paraId="3F90552C" w14:textId="3F8EA898" w:rsidR="00B1294B" w:rsidRPr="001F0061" w:rsidRDefault="00B1294B">
                    <w:pPr>
                      <w:pStyle w:val="RapportKoptekst"/>
                      <w:rPr>
                        <w:caps w:val="0"/>
                      </w:rPr>
                    </w:pPr>
                    <w:r w:rsidRPr="00847409">
                      <w:rPr>
                        <w:caps w:val="0"/>
                      </w:rPr>
                      <w:t xml:space="preserve">Basisovereenkomst | </w:t>
                    </w:r>
                    <w:r w:rsidR="006D195F">
                      <w:rPr>
                        <w:caps w:val="0"/>
                      </w:rPr>
                      <w:t>Opdrachtnummer:</w:t>
                    </w:r>
                    <w:r w:rsidR="005800C3">
                      <w:rPr>
                        <w:caps w:val="0"/>
                      </w:rPr>
                      <w:t>…</w:t>
                    </w:r>
                    <w:r w:rsidRPr="00847409">
                      <w:rPr>
                        <w:caps w:val="0"/>
                      </w:rPr>
                      <w:t xml:space="preserve"> </w:t>
                    </w:r>
                    <w:r w:rsidRPr="00847409">
                      <w:rPr>
                        <w:rStyle w:val="Huisstijl-Rapportkoptekst"/>
                        <w:caps w:val="0"/>
                      </w:rPr>
                      <w:t xml:space="preserve">| </w:t>
                    </w:r>
                    <w:sdt>
                      <w:sdtPr>
                        <w:rPr>
                          <w:caps w:val="0"/>
                        </w:rPr>
                        <w:alias w:val="Report Date"/>
                        <w:tag w:val="Report_Date"/>
                        <w:id w:val="663516077"/>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sidR="003A7775">
                          <w:rPr>
                            <w:caps w:val="0"/>
                          </w:rPr>
                          <w:t>23 augustus 2021</w:t>
                        </w:r>
                      </w:sdtContent>
                    </w:sdt>
                  </w:p>
                </w:txbxContent>
              </v:textbox>
              <w10:wrap anchorx="page"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DFE7" w14:textId="77777777" w:rsidR="00B1294B" w:rsidRDefault="00B1294B">
    <w:r>
      <w:rPr>
        <w:noProof/>
      </w:rPr>
      <mc:AlternateContent>
        <mc:Choice Requires="wps">
          <w:drawing>
            <wp:anchor distT="0" distB="0" distL="0" distR="0" simplePos="0" relativeHeight="251658752" behindDoc="0" locked="1" layoutInCell="1" allowOverlap="1" wp14:anchorId="222677AE" wp14:editId="64388FC5">
              <wp:simplePos x="0" y="0"/>
              <wp:positionH relativeFrom="page">
                <wp:posOffset>2051685</wp:posOffset>
              </wp:positionH>
              <wp:positionV relativeFrom="page">
                <wp:posOffset>359410</wp:posOffset>
              </wp:positionV>
              <wp:extent cx="4895850" cy="371475"/>
              <wp:effectExtent l="0" t="0" r="0" b="0"/>
              <wp:wrapNone/>
              <wp:docPr id="11" name="Titel 3"/>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61B3A38C" w14:textId="356889D8" w:rsidR="00B1294B" w:rsidRDefault="00B549A4">
                          <w:pPr>
                            <w:pStyle w:val="RapportKoptekst"/>
                          </w:pPr>
                          <w:fldSimple w:instr=" DOCPROPERTY  &quot;Rubricering&quot;  \* MERGEFORMAT ">
                            <w:r w:rsidR="00CD7A9E">
                              <w:t>RWS Bedrijfsvertrouwelijk</w:t>
                            </w:r>
                          </w:fldSimple>
                          <w:r w:rsidR="00B1294B">
                            <w:t xml:space="preserve"> |  | Basisovereenkomst | </w:t>
                          </w:r>
                        </w:p>
                      </w:txbxContent>
                    </wps:txbx>
                    <wps:bodyPr vert="horz" wrap="square" lIns="0" tIns="0" rIns="0" bIns="0" anchor="t" anchorCtr="0"/>
                  </wps:wsp>
                </a:graphicData>
              </a:graphic>
            </wp:anchor>
          </w:drawing>
        </mc:Choice>
        <mc:Fallback>
          <w:pict>
            <v:shapetype w14:anchorId="222677AE" id="_x0000_t202" coordsize="21600,21600" o:spt="202" path="m,l,21600r21600,l21600,xe">
              <v:stroke joinstyle="miter"/>
              <v:path gradientshapeok="t" o:connecttype="rect"/>
            </v:shapetype>
            <v:shape id="Titel 3" o:spid="_x0000_s1030" type="#_x0000_t202" style="position:absolute;margin-left:161.55pt;margin-top:28.3pt;width:385.5pt;height:29.2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" filled="f" stroked="f">
              <v:textbox inset="0,0,0,0">
                <w:txbxContent>
                  <w:p w14:paraId="61B3A38C" w14:textId="356889D8" w:rsidR="00B1294B" w:rsidRDefault="00B549A4">
                    <w:pPr>
                      <w:pStyle w:val="RapportKoptekst"/>
                    </w:pPr>
                    <w:fldSimple w:instr=" DOCPROPERTY  &quot;Rubricering&quot;  \* MERGEFORMAT ">
                      <w:r w:rsidR="00CD7A9E">
                        <w:t>RWS Bedrijfsvertrouwelijk</w:t>
                      </w:r>
                    </w:fldSimple>
                    <w:r w:rsidR="00B1294B">
                      <w:t xml:space="preserve"> |  | Basisovereenkomst | </w:t>
                    </w:r>
                  </w:p>
                </w:txbxContent>
              </v:textbox>
              <w10:wrap anchorx="page"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5A6D9" w14:textId="77777777" w:rsidR="00B1294B" w:rsidRDefault="00B1294B">
    <w:r>
      <w:rPr>
        <w:noProof/>
      </w:rPr>
      <mc:AlternateContent>
        <mc:Choice Requires="wps">
          <w:drawing>
            <wp:anchor distT="0" distB="0" distL="0" distR="0" simplePos="0" relativeHeight="251657216" behindDoc="0" locked="1" layoutInCell="1" allowOverlap="1" wp14:anchorId="616E8047" wp14:editId="68F05CD1">
              <wp:simplePos x="0" y="0"/>
              <wp:positionH relativeFrom="page">
                <wp:posOffset>2051685</wp:posOffset>
              </wp:positionH>
              <wp:positionV relativeFrom="page">
                <wp:posOffset>359410</wp:posOffset>
              </wp:positionV>
              <wp:extent cx="4895850" cy="371475"/>
              <wp:effectExtent l="0" t="0" r="0" b="0"/>
              <wp:wrapNone/>
              <wp:docPr id="12" name="Region 10"/>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7EFF745B" w14:textId="5B350A95" w:rsidR="00B1294B" w:rsidRPr="00847409" w:rsidRDefault="00B1294B">
                          <w:pPr>
                            <w:pStyle w:val="RapportKoptekst"/>
                            <w:rPr>
                              <w:caps w:val="0"/>
                            </w:rPr>
                          </w:pPr>
                          <w:r w:rsidRPr="00847409">
                            <w:rPr>
                              <w:caps w:val="0"/>
                            </w:rPr>
                            <w:t xml:space="preserve">Basisovereenkomst | </w:t>
                          </w:r>
                          <w:r w:rsidR="006D195F">
                            <w:rPr>
                              <w:caps w:val="0"/>
                            </w:rPr>
                            <w:t>Opdrachtnummer:....</w:t>
                          </w:r>
                          <w:r w:rsidRPr="00847409">
                            <w:rPr>
                              <w:caps w:val="0"/>
                            </w:rPr>
                            <w:t xml:space="preserve"> </w:t>
                          </w:r>
                          <w:r w:rsidRPr="00847409">
                            <w:rPr>
                              <w:rStyle w:val="Huisstijl-Rapportkoptekst"/>
                              <w:caps w:val="0"/>
                            </w:rPr>
                            <w:t xml:space="preserve">| </w:t>
                          </w:r>
                          <w:sdt>
                            <w:sdtPr>
                              <w:rPr>
                                <w:caps w:val="0"/>
                              </w:rPr>
                              <w:alias w:val="Report Date"/>
                              <w:tag w:val="Report_Date"/>
                              <w:id w:val="819459643"/>
                              <w:dataBinding w:prefixMappings="xmlns:dg='http://docgen.org/date' " w:xpath="/dg:DocgenData[1]/dg:Report_Date[1]" w:storeItemID="{230A5E38-3FFC-46BB-B3D3-1E4FAE9D575B}"/>
                              <w:date w:fullDate="2021-10-12T00:00:00Z">
                                <w:dateFormat w:val="d MMMM YYYY"/>
                                <w:lid w:val="nl-NL"/>
                                <w:storeMappedDataAs w:val="dateTime"/>
                                <w:calendar w:val="gregorian"/>
                              </w:date>
                            </w:sdtPr>
                            <w:sdtEndPr/>
                            <w:sdtContent>
                              <w:r w:rsidR="00B549A4">
                                <w:rPr>
                                  <w:caps w:val="0"/>
                                </w:rPr>
                                <w:t>12 oktober 2021</w:t>
                              </w:r>
                            </w:sdtContent>
                          </w:sdt>
                        </w:p>
                      </w:txbxContent>
                    </wps:txbx>
                    <wps:bodyPr vert="horz" wrap="square" lIns="0" tIns="0" rIns="0" bIns="0" anchor="t" anchorCtr="0"/>
                  </wps:wsp>
                </a:graphicData>
              </a:graphic>
            </wp:anchor>
          </w:drawing>
        </mc:Choice>
        <mc:Fallback>
          <w:pict>
            <v:shapetype w14:anchorId="616E8047" id="_x0000_t202" coordsize="21600,21600" o:spt="202" path="m,l,21600r21600,l21600,xe">
              <v:stroke joinstyle="miter"/>
              <v:path gradientshapeok="t" o:connecttype="rect"/>
            </v:shapetype>
            <v:shape id="Region 10" o:spid="_x0000_s1031" type="#_x0000_t202" style="position:absolute;margin-left:161.55pt;margin-top:28.3pt;width:385.5pt;height:29.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" filled="f" stroked="f">
              <v:textbox inset="0,0,0,0">
                <w:txbxContent>
                  <w:p w14:paraId="7EFF745B" w14:textId="5B350A95" w:rsidR="00B1294B" w:rsidRPr="00847409" w:rsidRDefault="00B1294B">
                    <w:pPr>
                      <w:pStyle w:val="RapportKoptekst"/>
                      <w:rPr>
                        <w:caps w:val="0"/>
                      </w:rPr>
                    </w:pPr>
                    <w:r w:rsidRPr="00847409">
                      <w:rPr>
                        <w:caps w:val="0"/>
                      </w:rPr>
                      <w:t xml:space="preserve">Basisovereenkomst | </w:t>
                    </w:r>
                    <w:r w:rsidR="006D195F">
                      <w:rPr>
                        <w:caps w:val="0"/>
                      </w:rPr>
                      <w:t>Opdrachtnummer:....</w:t>
                    </w:r>
                    <w:r w:rsidRPr="00847409">
                      <w:rPr>
                        <w:caps w:val="0"/>
                      </w:rPr>
                      <w:t xml:space="preserve"> </w:t>
                    </w:r>
                    <w:r w:rsidRPr="00847409">
                      <w:rPr>
                        <w:rStyle w:val="Huisstijl-Rapportkoptekst"/>
                        <w:caps w:val="0"/>
                      </w:rPr>
                      <w:t xml:space="preserve">| </w:t>
                    </w:r>
                    <w:sdt>
                      <w:sdtPr>
                        <w:rPr>
                          <w:caps w:val="0"/>
                        </w:rPr>
                        <w:alias w:val="Report Date"/>
                        <w:tag w:val="Report_Date"/>
                        <w:id w:val="819459643"/>
                        <w:dataBinding w:prefixMappings="xmlns:dg='http://docgen.org/date' " w:xpath="/dg:DocgenData[1]/dg:Report_Date[1]" w:storeItemID="{230A5E38-3FFC-46BB-B3D3-1E4FAE9D575B}"/>
                        <w:date w:fullDate="2021-10-12T00:00:00Z">
                          <w:dateFormat w:val="d MMMM YYYY"/>
                          <w:lid w:val="nl-NL"/>
                          <w:storeMappedDataAs w:val="dateTime"/>
                          <w:calendar w:val="gregorian"/>
                        </w:date>
                      </w:sdtPr>
                      <w:sdtEndPr/>
                      <w:sdtContent>
                        <w:r w:rsidR="00B549A4">
                          <w:rPr>
                            <w:caps w:val="0"/>
                          </w:rPr>
                          <w:t>12 oktober 2021</w:t>
                        </w:r>
                      </w:sdtContent>
                    </w:sdt>
                  </w:p>
                </w:txbxContent>
              </v:textbox>
              <w10:wrap anchorx="page" anchory="page"/>
              <w10:anchorlock/>
            </v:shape>
          </w:pict>
        </mc:Fallback>
      </mc:AlternateContent>
    </w:r>
    <w:r>
      <w:rPr>
        <w:noProof/>
      </w:rPr>
      <mc:AlternateContent>
        <mc:Choice Requires="wps">
          <w:drawing>
            <wp:anchor distT="0" distB="0" distL="0" distR="0" simplePos="0" relativeHeight="251659264" behindDoc="0" locked="1" layoutInCell="1" allowOverlap="1" wp14:anchorId="065820AE" wp14:editId="6825BF7A">
              <wp:simplePos x="0" y="0"/>
              <wp:positionH relativeFrom="page">
                <wp:posOffset>5921375</wp:posOffset>
              </wp:positionH>
              <wp:positionV relativeFrom="page">
                <wp:posOffset>10223500</wp:posOffset>
              </wp:positionV>
              <wp:extent cx="1257300" cy="180975"/>
              <wp:effectExtent l="0" t="0" r="0" b="0"/>
              <wp:wrapNone/>
              <wp:docPr id="13" name="Region 13"/>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72641189" w14:textId="77777777" w:rsidR="00B1294B" w:rsidRDefault="00B1294B">
                          <w:pPr>
                            <w:pStyle w:val="ReferentiegegevensVerdana65"/>
                          </w:pPr>
                          <w:r>
                            <w:t xml:space="preserve">Pagina </w:t>
                          </w:r>
                          <w:r>
                            <w:fldChar w:fldCharType="begin"/>
                          </w:r>
                          <w:r>
                            <w:instrText>PAGE</w:instrText>
                          </w:r>
                          <w:r>
                            <w:fldChar w:fldCharType="separate"/>
                          </w:r>
                          <w:r w:rsidR="001F0061">
                            <w:rPr>
                              <w:noProof/>
                            </w:rPr>
                            <w:t>11</w:t>
                          </w:r>
                          <w:r>
                            <w:fldChar w:fldCharType="end"/>
                          </w:r>
                          <w:r>
                            <w:t xml:space="preserve"> van </w:t>
                          </w:r>
                          <w:r>
                            <w:fldChar w:fldCharType="begin"/>
                          </w:r>
                          <w:r>
                            <w:instrText>NUMPAGES</w:instrText>
                          </w:r>
                          <w:r>
                            <w:fldChar w:fldCharType="separate"/>
                          </w:r>
                          <w:r w:rsidR="001F0061">
                            <w:rPr>
                              <w:noProof/>
                            </w:rPr>
                            <w:t>11</w:t>
                          </w:r>
                          <w:r>
                            <w:fldChar w:fldCharType="end"/>
                          </w:r>
                        </w:p>
                      </w:txbxContent>
                    </wps:txbx>
                    <wps:bodyPr vert="horz" wrap="square" lIns="0" tIns="0" rIns="0" bIns="0" anchor="t" anchorCtr="0"/>
                  </wps:wsp>
                </a:graphicData>
              </a:graphic>
            </wp:anchor>
          </w:drawing>
        </mc:Choice>
        <mc:Fallback>
          <w:pict>
            <v:shape w14:anchorId="065820AE" id="Region 13" o:spid="_x0000_s1032" type="#_x0000_t202" style="position:absolute;margin-left:466.25pt;margin-top:805pt;width:99pt;height:14.2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" filled="f" stroked="f">
              <v:textbox inset="0,0,0,0">
                <w:txbxContent>
                  <w:p w14:paraId="72641189" w14:textId="77777777" w:rsidR="00B1294B" w:rsidRDefault="00B1294B">
                    <w:pPr>
                      <w:pStyle w:val="ReferentiegegevensVerdana65"/>
                    </w:pPr>
                    <w:r>
                      <w:t xml:space="preserve">Pagina </w:t>
                    </w:r>
                    <w:r>
                      <w:fldChar w:fldCharType="begin"/>
                    </w:r>
                    <w:r>
                      <w:instrText>PAGE</w:instrText>
                    </w:r>
                    <w:r>
                      <w:fldChar w:fldCharType="separate"/>
                    </w:r>
                    <w:r w:rsidR="001F0061">
                      <w:rPr>
                        <w:noProof/>
                      </w:rPr>
                      <w:t>11</w:t>
                    </w:r>
                    <w:r>
                      <w:fldChar w:fldCharType="end"/>
                    </w:r>
                    <w:r>
                      <w:t xml:space="preserve"> van </w:t>
                    </w:r>
                    <w:r>
                      <w:fldChar w:fldCharType="begin"/>
                    </w:r>
                    <w:r>
                      <w:instrText>NUMPAGES</w:instrText>
                    </w:r>
                    <w:r>
                      <w:fldChar w:fldCharType="separate"/>
                    </w:r>
                    <w:r w:rsidR="001F0061">
                      <w:rPr>
                        <w:noProof/>
                      </w:rPr>
                      <w:t>11</w:t>
                    </w:r>
                    <w:r>
                      <w:fldChar w:fldCharType="end"/>
                    </w:r>
                  </w:p>
                </w:txbxContent>
              </v:textbox>
              <w10:wrap anchorx="page"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55A92" w14:textId="6FD243C3" w:rsidR="002710C9" w:rsidRPr="00EA02D4" w:rsidRDefault="006D195F" w:rsidP="00EA02D4">
    <w:pPr>
      <w:pStyle w:val="Koptekst"/>
    </w:pPr>
    <w:r>
      <w:t>Opdrachtnummer:....</w:t>
    </w:r>
    <w:r w:rsidR="001F49AE" w:rsidRPr="00847409">
      <w:t xml:space="preserve"> </w:t>
    </w:r>
    <w:r w:rsidR="001F49AE" w:rsidRPr="00847409">
      <w:rPr>
        <w:rStyle w:val="Huisstijl-Rapportkoptekst"/>
      </w:rPr>
      <w:t xml:space="preserve">| </w:t>
    </w:r>
    <w:sdt>
      <w:sdtPr>
        <w:rPr>
          <w:caps/>
        </w:rPr>
        <w:alias w:val="Report Date"/>
        <w:tag w:val="Report_Date"/>
        <w:id w:val="-1485999130"/>
        <w:dataBinding w:prefixMappings="xmlns:dg='http://docgen.org/date' " w:xpath="/dg:DocgenData[1]/dg:Report_Date[1]" w:storeItemID="{230A5E38-3FFC-46BB-B3D3-1E4FAE9D575B}"/>
        <w:date w:fullDate="2021-07-22T00:00:00Z">
          <w:dateFormat w:val="d MMMM YYYY"/>
          <w:lid w:val="nl-NL"/>
          <w:storeMappedDataAs w:val="dateTime"/>
          <w:calendar w:val="gregorian"/>
        </w:date>
      </w:sdtPr>
      <w:sdtEndPr/>
      <w:sdtContent>
        <w:r w:rsidR="001F49AE">
          <w:rPr>
            <w:caps/>
          </w:rPr>
          <w:t>22 juli 2021</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461865F"/>
    <w:multiLevelType w:val="multilevel"/>
    <w:tmpl w:val="0F7062BF"/>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DA972932"/>
    <w:multiLevelType w:val="multilevel"/>
    <w:tmpl w:val="3F0711E0"/>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AAD9657"/>
    <w:multiLevelType w:val="multilevel"/>
    <w:tmpl w:val="33A34256"/>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584D6C"/>
    <w:multiLevelType w:val="hybridMultilevel"/>
    <w:tmpl w:val="D80862A2"/>
    <w:lvl w:ilvl="0" w:tplc="946ED54E">
      <w:start w:val="1"/>
      <w:numFmt w:val="lowerLetter"/>
      <w:lvlText w:val="(%1)"/>
      <w:lvlJc w:val="left"/>
      <w:pPr>
        <w:ind w:left="700" w:hanging="360"/>
      </w:pPr>
      <w:rPr>
        <w:rFonts w:hint="default"/>
        <w:color w:val="080000"/>
      </w:rPr>
    </w:lvl>
    <w:lvl w:ilvl="1" w:tplc="04130019">
      <w:start w:val="1"/>
      <w:numFmt w:val="lowerLetter"/>
      <w:lvlText w:val="%2."/>
      <w:lvlJc w:val="left"/>
      <w:pPr>
        <w:ind w:left="1420" w:hanging="360"/>
      </w:pPr>
    </w:lvl>
    <w:lvl w:ilvl="2" w:tplc="946ED54E">
      <w:start w:val="1"/>
      <w:numFmt w:val="lowerLetter"/>
      <w:lvlText w:val="(%3)"/>
      <w:lvlJc w:val="left"/>
      <w:pPr>
        <w:ind w:left="2140" w:hanging="180"/>
      </w:pPr>
      <w:rPr>
        <w:rFonts w:hint="default"/>
        <w:color w:val="080000"/>
      </w:rPr>
    </w:lvl>
    <w:lvl w:ilvl="3" w:tplc="0413000F" w:tentative="1">
      <w:start w:val="1"/>
      <w:numFmt w:val="decimal"/>
      <w:lvlText w:val="%4."/>
      <w:lvlJc w:val="left"/>
      <w:pPr>
        <w:ind w:left="2860" w:hanging="360"/>
      </w:pPr>
    </w:lvl>
    <w:lvl w:ilvl="4" w:tplc="04130019" w:tentative="1">
      <w:start w:val="1"/>
      <w:numFmt w:val="lowerLetter"/>
      <w:lvlText w:val="%5."/>
      <w:lvlJc w:val="left"/>
      <w:pPr>
        <w:ind w:left="3580" w:hanging="360"/>
      </w:pPr>
    </w:lvl>
    <w:lvl w:ilvl="5" w:tplc="0413001B" w:tentative="1">
      <w:start w:val="1"/>
      <w:numFmt w:val="lowerRoman"/>
      <w:lvlText w:val="%6."/>
      <w:lvlJc w:val="right"/>
      <w:pPr>
        <w:ind w:left="4300" w:hanging="180"/>
      </w:pPr>
    </w:lvl>
    <w:lvl w:ilvl="6" w:tplc="0413000F" w:tentative="1">
      <w:start w:val="1"/>
      <w:numFmt w:val="decimal"/>
      <w:lvlText w:val="%7."/>
      <w:lvlJc w:val="left"/>
      <w:pPr>
        <w:ind w:left="5020" w:hanging="360"/>
      </w:pPr>
    </w:lvl>
    <w:lvl w:ilvl="7" w:tplc="04130019" w:tentative="1">
      <w:start w:val="1"/>
      <w:numFmt w:val="lowerLetter"/>
      <w:lvlText w:val="%8."/>
      <w:lvlJc w:val="left"/>
      <w:pPr>
        <w:ind w:left="5740" w:hanging="360"/>
      </w:pPr>
    </w:lvl>
    <w:lvl w:ilvl="8" w:tplc="0413001B" w:tentative="1">
      <w:start w:val="1"/>
      <w:numFmt w:val="lowerRoman"/>
      <w:lvlText w:val="%9."/>
      <w:lvlJc w:val="right"/>
      <w:pPr>
        <w:ind w:left="6460" w:hanging="180"/>
      </w:pPr>
    </w:lvl>
  </w:abstractNum>
  <w:abstractNum w:abstractNumId="4" w15:restartNumberingAfterBreak="0">
    <w:nsid w:val="02FE05F0"/>
    <w:multiLevelType w:val="hybridMultilevel"/>
    <w:tmpl w:val="DA3CDF5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352123D"/>
    <w:multiLevelType w:val="hybridMultilevel"/>
    <w:tmpl w:val="D80862A2"/>
    <w:lvl w:ilvl="0" w:tplc="946ED54E">
      <w:start w:val="1"/>
      <w:numFmt w:val="lowerLetter"/>
      <w:lvlText w:val="(%1)"/>
      <w:lvlJc w:val="left"/>
      <w:pPr>
        <w:ind w:left="360" w:hanging="360"/>
      </w:pPr>
      <w:rPr>
        <w:rFonts w:hint="default"/>
        <w:color w:val="080000"/>
      </w:rPr>
    </w:lvl>
    <w:lvl w:ilvl="1" w:tplc="04130019">
      <w:start w:val="1"/>
      <w:numFmt w:val="lowerLetter"/>
      <w:lvlText w:val="%2."/>
      <w:lvlJc w:val="left"/>
      <w:pPr>
        <w:ind w:left="1080" w:hanging="360"/>
      </w:pPr>
    </w:lvl>
    <w:lvl w:ilvl="2" w:tplc="946ED54E">
      <w:start w:val="1"/>
      <w:numFmt w:val="lowerLetter"/>
      <w:lvlText w:val="(%3)"/>
      <w:lvlJc w:val="left"/>
      <w:pPr>
        <w:ind w:left="1800" w:hanging="180"/>
      </w:pPr>
      <w:rPr>
        <w:rFonts w:hint="default"/>
        <w:color w:val="080000"/>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ACC592C"/>
    <w:multiLevelType w:val="hybridMultilevel"/>
    <w:tmpl w:val="A5B81F84"/>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0EBB5083"/>
    <w:multiLevelType w:val="hybridMultilevel"/>
    <w:tmpl w:val="E0ACB312"/>
    <w:lvl w:ilvl="0" w:tplc="946ED54E">
      <w:start w:val="1"/>
      <w:numFmt w:val="lowerLetter"/>
      <w:lvlText w:val="(%1)"/>
      <w:lvlJc w:val="left"/>
      <w:pPr>
        <w:tabs>
          <w:tab w:val="num" w:pos="780"/>
        </w:tabs>
        <w:ind w:left="780" w:hanging="420"/>
      </w:pPr>
      <w:rPr>
        <w:rFonts w:hint="default"/>
        <w:color w:val="080000"/>
      </w:rPr>
    </w:lvl>
    <w:lvl w:ilvl="1" w:tplc="8EE462A4">
      <w:start w:val="5"/>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0F585374"/>
    <w:multiLevelType w:val="hybridMultilevel"/>
    <w:tmpl w:val="D80862A2"/>
    <w:lvl w:ilvl="0" w:tplc="946ED54E">
      <w:start w:val="1"/>
      <w:numFmt w:val="lowerLetter"/>
      <w:lvlText w:val="(%1)"/>
      <w:lvlJc w:val="left"/>
      <w:pPr>
        <w:ind w:left="700" w:hanging="360"/>
      </w:pPr>
      <w:rPr>
        <w:rFonts w:hint="default"/>
        <w:color w:val="080000"/>
      </w:rPr>
    </w:lvl>
    <w:lvl w:ilvl="1" w:tplc="04130019">
      <w:start w:val="1"/>
      <w:numFmt w:val="lowerLetter"/>
      <w:lvlText w:val="%2."/>
      <w:lvlJc w:val="left"/>
      <w:pPr>
        <w:ind w:left="1420" w:hanging="360"/>
      </w:pPr>
    </w:lvl>
    <w:lvl w:ilvl="2" w:tplc="946ED54E">
      <w:start w:val="1"/>
      <w:numFmt w:val="lowerLetter"/>
      <w:lvlText w:val="(%3)"/>
      <w:lvlJc w:val="left"/>
      <w:pPr>
        <w:ind w:left="2140" w:hanging="180"/>
      </w:pPr>
      <w:rPr>
        <w:rFonts w:hint="default"/>
        <w:color w:val="080000"/>
      </w:rPr>
    </w:lvl>
    <w:lvl w:ilvl="3" w:tplc="0413000F" w:tentative="1">
      <w:start w:val="1"/>
      <w:numFmt w:val="decimal"/>
      <w:lvlText w:val="%4."/>
      <w:lvlJc w:val="left"/>
      <w:pPr>
        <w:ind w:left="2860" w:hanging="360"/>
      </w:pPr>
    </w:lvl>
    <w:lvl w:ilvl="4" w:tplc="04130019" w:tentative="1">
      <w:start w:val="1"/>
      <w:numFmt w:val="lowerLetter"/>
      <w:lvlText w:val="%5."/>
      <w:lvlJc w:val="left"/>
      <w:pPr>
        <w:ind w:left="3580" w:hanging="360"/>
      </w:pPr>
    </w:lvl>
    <w:lvl w:ilvl="5" w:tplc="0413001B" w:tentative="1">
      <w:start w:val="1"/>
      <w:numFmt w:val="lowerRoman"/>
      <w:lvlText w:val="%6."/>
      <w:lvlJc w:val="right"/>
      <w:pPr>
        <w:ind w:left="4300" w:hanging="180"/>
      </w:pPr>
    </w:lvl>
    <w:lvl w:ilvl="6" w:tplc="0413000F" w:tentative="1">
      <w:start w:val="1"/>
      <w:numFmt w:val="decimal"/>
      <w:lvlText w:val="%7."/>
      <w:lvlJc w:val="left"/>
      <w:pPr>
        <w:ind w:left="5020" w:hanging="360"/>
      </w:pPr>
    </w:lvl>
    <w:lvl w:ilvl="7" w:tplc="04130019" w:tentative="1">
      <w:start w:val="1"/>
      <w:numFmt w:val="lowerLetter"/>
      <w:lvlText w:val="%8."/>
      <w:lvlJc w:val="left"/>
      <w:pPr>
        <w:ind w:left="5740" w:hanging="360"/>
      </w:pPr>
    </w:lvl>
    <w:lvl w:ilvl="8" w:tplc="0413001B" w:tentative="1">
      <w:start w:val="1"/>
      <w:numFmt w:val="lowerRoman"/>
      <w:lvlText w:val="%9."/>
      <w:lvlJc w:val="right"/>
      <w:pPr>
        <w:ind w:left="6460" w:hanging="180"/>
      </w:pPr>
    </w:lvl>
  </w:abstractNum>
  <w:abstractNum w:abstractNumId="9" w15:restartNumberingAfterBreak="0">
    <w:nsid w:val="0F723C5C"/>
    <w:multiLevelType w:val="hybridMultilevel"/>
    <w:tmpl w:val="1F30E2F4"/>
    <w:lvl w:ilvl="0" w:tplc="CFE4F406">
      <w:numFmt w:val="bullet"/>
      <w:lvlText w:val="-"/>
      <w:lvlJc w:val="left"/>
      <w:pPr>
        <w:ind w:left="720" w:hanging="360"/>
      </w:pPr>
      <w:rPr>
        <w:rFonts w:ascii="Arial" w:eastAsia="DejaVu Sans"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1120DFD"/>
    <w:multiLevelType w:val="multilevel"/>
    <w:tmpl w:val="DA6AA20E"/>
    <w:lvl w:ilvl="0">
      <w:start w:val="1"/>
      <w:numFmt w:val="decimal"/>
      <w:lvlText w:val="%1."/>
      <w:lvlJc w:val="left"/>
      <w:pPr>
        <w:ind w:left="-1281" w:hanging="420"/>
      </w:pPr>
    </w:lvl>
    <w:lvl w:ilvl="1">
      <w:start w:val="6"/>
      <w:numFmt w:val="decimal"/>
      <w:isLgl/>
      <w:lvlText w:val="%1.%2"/>
      <w:lvlJc w:val="left"/>
      <w:pPr>
        <w:ind w:left="-981" w:hanging="720"/>
      </w:pPr>
    </w:lvl>
    <w:lvl w:ilvl="2">
      <w:start w:val="1"/>
      <w:numFmt w:val="decimal"/>
      <w:isLgl/>
      <w:lvlText w:val="%1.%2.%3"/>
      <w:lvlJc w:val="left"/>
      <w:pPr>
        <w:ind w:left="-981" w:hanging="720"/>
      </w:pPr>
    </w:lvl>
    <w:lvl w:ilvl="3">
      <w:start w:val="1"/>
      <w:numFmt w:val="decimal"/>
      <w:isLgl/>
      <w:lvlText w:val="%1.%2.%3.%4"/>
      <w:lvlJc w:val="left"/>
      <w:pPr>
        <w:ind w:left="-621" w:hanging="1080"/>
      </w:pPr>
    </w:lvl>
    <w:lvl w:ilvl="4">
      <w:start w:val="1"/>
      <w:numFmt w:val="decimal"/>
      <w:isLgl/>
      <w:lvlText w:val="%1.%2.%3.%4.%5"/>
      <w:lvlJc w:val="left"/>
      <w:pPr>
        <w:ind w:left="-261" w:hanging="1440"/>
      </w:pPr>
    </w:lvl>
    <w:lvl w:ilvl="5">
      <w:start w:val="1"/>
      <w:numFmt w:val="decimal"/>
      <w:isLgl/>
      <w:lvlText w:val="%1.%2.%3.%4.%5.%6"/>
      <w:lvlJc w:val="left"/>
      <w:pPr>
        <w:ind w:left="-261" w:hanging="1440"/>
      </w:pPr>
    </w:lvl>
    <w:lvl w:ilvl="6">
      <w:start w:val="1"/>
      <w:numFmt w:val="decimal"/>
      <w:isLgl/>
      <w:lvlText w:val="%1.%2.%3.%4.%5.%6.%7"/>
      <w:lvlJc w:val="left"/>
      <w:pPr>
        <w:ind w:left="99" w:hanging="1800"/>
      </w:pPr>
    </w:lvl>
    <w:lvl w:ilvl="7">
      <w:start w:val="1"/>
      <w:numFmt w:val="decimal"/>
      <w:isLgl/>
      <w:lvlText w:val="%1.%2.%3.%4.%5.%6.%7.%8"/>
      <w:lvlJc w:val="left"/>
      <w:pPr>
        <w:ind w:left="459" w:hanging="2160"/>
      </w:pPr>
    </w:lvl>
    <w:lvl w:ilvl="8">
      <w:start w:val="1"/>
      <w:numFmt w:val="decimal"/>
      <w:isLgl/>
      <w:lvlText w:val="%1.%2.%3.%4.%5.%6.%7.%8.%9"/>
      <w:lvlJc w:val="left"/>
      <w:pPr>
        <w:ind w:left="459" w:hanging="2160"/>
      </w:pPr>
    </w:lvl>
  </w:abstractNum>
  <w:abstractNum w:abstractNumId="11" w15:restartNumberingAfterBreak="0">
    <w:nsid w:val="181E7DAD"/>
    <w:multiLevelType w:val="hybridMultilevel"/>
    <w:tmpl w:val="C9BE043A"/>
    <w:lvl w:ilvl="0" w:tplc="8056F150">
      <w:start w:val="1"/>
      <w:numFmt w:val="decimal"/>
      <w:pStyle w:val="Artikel"/>
      <w:lvlText w:val="Artikel %1"/>
      <w:lvlJc w:val="left"/>
      <w:pPr>
        <w:ind w:left="2251" w:hanging="360"/>
      </w:pPr>
      <w:rPr>
        <w:rFonts w:ascii="Verdana" w:hAnsi="Verdana" w:hint="default"/>
        <w:b/>
        <w:i w:val="0"/>
        <w:color w:val="080000"/>
        <w:sz w:val="18"/>
      </w:rPr>
    </w:lvl>
    <w:lvl w:ilvl="1" w:tplc="AA200A3C">
      <w:start w:val="1"/>
      <w:numFmt w:val="decimal"/>
      <w:lvlText w:val="%2."/>
      <w:lvlJc w:val="left"/>
      <w:pPr>
        <w:ind w:left="2971" w:hanging="360"/>
      </w:pPr>
      <w:rPr>
        <w:rFonts w:hint="default"/>
      </w:rPr>
    </w:lvl>
    <w:lvl w:ilvl="2" w:tplc="6406BC66">
      <w:start w:val="1"/>
      <w:numFmt w:val="lowerLetter"/>
      <w:lvlText w:val="(%3)"/>
      <w:lvlJc w:val="left"/>
      <w:pPr>
        <w:ind w:left="3871" w:hanging="360"/>
      </w:pPr>
      <w:rPr>
        <w:rFonts w:hint="default"/>
      </w:rPr>
    </w:lvl>
    <w:lvl w:ilvl="3" w:tplc="0413000F" w:tentative="1">
      <w:start w:val="1"/>
      <w:numFmt w:val="decimal"/>
      <w:lvlText w:val="%4."/>
      <w:lvlJc w:val="left"/>
      <w:pPr>
        <w:ind w:left="4411" w:hanging="360"/>
      </w:pPr>
    </w:lvl>
    <w:lvl w:ilvl="4" w:tplc="04130019" w:tentative="1">
      <w:start w:val="1"/>
      <w:numFmt w:val="lowerLetter"/>
      <w:lvlText w:val="%5."/>
      <w:lvlJc w:val="left"/>
      <w:pPr>
        <w:ind w:left="5131" w:hanging="360"/>
      </w:pPr>
    </w:lvl>
    <w:lvl w:ilvl="5" w:tplc="0413001B" w:tentative="1">
      <w:start w:val="1"/>
      <w:numFmt w:val="lowerRoman"/>
      <w:lvlText w:val="%6."/>
      <w:lvlJc w:val="right"/>
      <w:pPr>
        <w:ind w:left="5851" w:hanging="180"/>
      </w:pPr>
    </w:lvl>
    <w:lvl w:ilvl="6" w:tplc="0413000F" w:tentative="1">
      <w:start w:val="1"/>
      <w:numFmt w:val="decimal"/>
      <w:lvlText w:val="%7."/>
      <w:lvlJc w:val="left"/>
      <w:pPr>
        <w:ind w:left="6571" w:hanging="360"/>
      </w:pPr>
    </w:lvl>
    <w:lvl w:ilvl="7" w:tplc="04130019" w:tentative="1">
      <w:start w:val="1"/>
      <w:numFmt w:val="lowerLetter"/>
      <w:lvlText w:val="%8."/>
      <w:lvlJc w:val="left"/>
      <w:pPr>
        <w:ind w:left="7291" w:hanging="360"/>
      </w:pPr>
    </w:lvl>
    <w:lvl w:ilvl="8" w:tplc="0413001B" w:tentative="1">
      <w:start w:val="1"/>
      <w:numFmt w:val="lowerRoman"/>
      <w:lvlText w:val="%9."/>
      <w:lvlJc w:val="right"/>
      <w:pPr>
        <w:ind w:left="8011" w:hanging="180"/>
      </w:pPr>
    </w:lvl>
  </w:abstractNum>
  <w:abstractNum w:abstractNumId="12" w15:restartNumberingAfterBreak="0">
    <w:nsid w:val="28ED42FA"/>
    <w:multiLevelType w:val="hybridMultilevel"/>
    <w:tmpl w:val="7AC42BF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A9D7710"/>
    <w:multiLevelType w:val="hybridMultilevel"/>
    <w:tmpl w:val="3D622F7E"/>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3EE51B2C"/>
    <w:multiLevelType w:val="hybridMultilevel"/>
    <w:tmpl w:val="5558681A"/>
    <w:lvl w:ilvl="0" w:tplc="373429D8">
      <w:start w:val="1"/>
      <w:numFmt w:val="bullet"/>
      <w:lvlText w:val=""/>
      <w:lvlJc w:val="left"/>
      <w:pPr>
        <w:ind w:left="720" w:hanging="360"/>
      </w:pPr>
      <w:rPr>
        <w:rFonts w:ascii="Symbol" w:hAnsi="Symbol"/>
      </w:rPr>
    </w:lvl>
    <w:lvl w:ilvl="1" w:tplc="CFC2C31C">
      <w:start w:val="1"/>
      <w:numFmt w:val="bullet"/>
      <w:lvlText w:val="o"/>
      <w:lvlJc w:val="left"/>
      <w:pPr>
        <w:ind w:left="1440" w:hanging="360"/>
      </w:pPr>
      <w:rPr>
        <w:rFonts w:ascii="Courier New" w:hAnsi="Courier New"/>
      </w:rPr>
    </w:lvl>
    <w:lvl w:ilvl="2" w:tplc="919CB0E6">
      <w:start w:val="1"/>
      <w:numFmt w:val="bullet"/>
      <w:lvlText w:val=""/>
      <w:lvlJc w:val="left"/>
      <w:pPr>
        <w:ind w:left="2160" w:hanging="360"/>
      </w:pPr>
      <w:rPr>
        <w:rFonts w:ascii="Wingdings" w:hAnsi="Wingdings"/>
      </w:rPr>
    </w:lvl>
    <w:lvl w:ilvl="3" w:tplc="E230CDC2">
      <w:start w:val="1"/>
      <w:numFmt w:val="bullet"/>
      <w:lvlText w:val=""/>
      <w:lvlJc w:val="left"/>
      <w:pPr>
        <w:ind w:left="2880" w:hanging="360"/>
      </w:pPr>
      <w:rPr>
        <w:rFonts w:ascii="Symbol" w:hAnsi="Symbol"/>
      </w:rPr>
    </w:lvl>
    <w:lvl w:ilvl="4" w:tplc="1EF64C14">
      <w:start w:val="1"/>
      <w:numFmt w:val="bullet"/>
      <w:lvlText w:val="o"/>
      <w:lvlJc w:val="left"/>
      <w:pPr>
        <w:ind w:left="3600" w:hanging="360"/>
      </w:pPr>
      <w:rPr>
        <w:rFonts w:ascii="Courier New" w:hAnsi="Courier New"/>
      </w:rPr>
    </w:lvl>
    <w:lvl w:ilvl="5" w:tplc="F28A3346">
      <w:start w:val="1"/>
      <w:numFmt w:val="bullet"/>
      <w:lvlText w:val=""/>
      <w:lvlJc w:val="left"/>
      <w:pPr>
        <w:ind w:left="4320" w:hanging="360"/>
      </w:pPr>
      <w:rPr>
        <w:rFonts w:ascii="Wingdings" w:hAnsi="Wingdings"/>
      </w:rPr>
    </w:lvl>
    <w:lvl w:ilvl="6" w:tplc="884C7042">
      <w:start w:val="1"/>
      <w:numFmt w:val="bullet"/>
      <w:lvlText w:val=""/>
      <w:lvlJc w:val="left"/>
      <w:pPr>
        <w:ind w:left="5040" w:hanging="360"/>
      </w:pPr>
      <w:rPr>
        <w:rFonts w:ascii="Symbol" w:hAnsi="Symbol"/>
      </w:rPr>
    </w:lvl>
    <w:lvl w:ilvl="7" w:tplc="F5B250EC">
      <w:start w:val="1"/>
      <w:numFmt w:val="bullet"/>
      <w:lvlText w:val="o"/>
      <w:lvlJc w:val="left"/>
      <w:pPr>
        <w:ind w:left="5760" w:hanging="360"/>
      </w:pPr>
      <w:rPr>
        <w:rFonts w:ascii="Courier New" w:hAnsi="Courier New"/>
      </w:rPr>
    </w:lvl>
    <w:lvl w:ilvl="8" w:tplc="D7A68EAA">
      <w:start w:val="1"/>
      <w:numFmt w:val="bullet"/>
      <w:lvlText w:val=""/>
      <w:lvlJc w:val="left"/>
      <w:pPr>
        <w:ind w:left="6480" w:hanging="360"/>
      </w:pPr>
      <w:rPr>
        <w:rFonts w:ascii="Wingdings" w:hAnsi="Wingdings"/>
      </w:rPr>
    </w:lvl>
  </w:abstractNum>
  <w:abstractNum w:abstractNumId="15" w15:restartNumberingAfterBreak="0">
    <w:nsid w:val="3F8646AE"/>
    <w:multiLevelType w:val="hybridMultilevel"/>
    <w:tmpl w:val="91781570"/>
    <w:lvl w:ilvl="0" w:tplc="946ED54E">
      <w:start w:val="1"/>
      <w:numFmt w:val="lowerLetter"/>
      <w:lvlText w:val="(%1)"/>
      <w:lvlJc w:val="left"/>
      <w:pPr>
        <w:tabs>
          <w:tab w:val="num" w:pos="1422"/>
        </w:tabs>
        <w:ind w:left="1422" w:hanging="855"/>
      </w:pPr>
      <w:rPr>
        <w:rFonts w:hint="default"/>
        <w:color w:val="080000"/>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3CE777B"/>
    <w:multiLevelType w:val="hybridMultilevel"/>
    <w:tmpl w:val="D80862A2"/>
    <w:lvl w:ilvl="0" w:tplc="946ED54E">
      <w:start w:val="1"/>
      <w:numFmt w:val="lowerLetter"/>
      <w:lvlText w:val="(%1)"/>
      <w:lvlJc w:val="left"/>
      <w:pPr>
        <w:ind w:left="700" w:hanging="360"/>
      </w:pPr>
      <w:rPr>
        <w:rFonts w:hint="default"/>
        <w:color w:val="080000"/>
      </w:rPr>
    </w:lvl>
    <w:lvl w:ilvl="1" w:tplc="04130019">
      <w:start w:val="1"/>
      <w:numFmt w:val="lowerLetter"/>
      <w:lvlText w:val="%2."/>
      <w:lvlJc w:val="left"/>
      <w:pPr>
        <w:ind w:left="1420" w:hanging="360"/>
      </w:pPr>
    </w:lvl>
    <w:lvl w:ilvl="2" w:tplc="946ED54E">
      <w:start w:val="1"/>
      <w:numFmt w:val="lowerLetter"/>
      <w:lvlText w:val="(%3)"/>
      <w:lvlJc w:val="left"/>
      <w:pPr>
        <w:ind w:left="2140" w:hanging="180"/>
      </w:pPr>
      <w:rPr>
        <w:rFonts w:hint="default"/>
        <w:color w:val="080000"/>
      </w:rPr>
    </w:lvl>
    <w:lvl w:ilvl="3" w:tplc="0413000F" w:tentative="1">
      <w:start w:val="1"/>
      <w:numFmt w:val="decimal"/>
      <w:lvlText w:val="%4."/>
      <w:lvlJc w:val="left"/>
      <w:pPr>
        <w:ind w:left="2860" w:hanging="360"/>
      </w:pPr>
    </w:lvl>
    <w:lvl w:ilvl="4" w:tplc="04130019" w:tentative="1">
      <w:start w:val="1"/>
      <w:numFmt w:val="lowerLetter"/>
      <w:lvlText w:val="%5."/>
      <w:lvlJc w:val="left"/>
      <w:pPr>
        <w:ind w:left="3580" w:hanging="360"/>
      </w:pPr>
    </w:lvl>
    <w:lvl w:ilvl="5" w:tplc="0413001B" w:tentative="1">
      <w:start w:val="1"/>
      <w:numFmt w:val="lowerRoman"/>
      <w:lvlText w:val="%6."/>
      <w:lvlJc w:val="right"/>
      <w:pPr>
        <w:ind w:left="4300" w:hanging="180"/>
      </w:pPr>
    </w:lvl>
    <w:lvl w:ilvl="6" w:tplc="0413000F" w:tentative="1">
      <w:start w:val="1"/>
      <w:numFmt w:val="decimal"/>
      <w:lvlText w:val="%7."/>
      <w:lvlJc w:val="left"/>
      <w:pPr>
        <w:ind w:left="5020" w:hanging="360"/>
      </w:pPr>
    </w:lvl>
    <w:lvl w:ilvl="7" w:tplc="04130019" w:tentative="1">
      <w:start w:val="1"/>
      <w:numFmt w:val="lowerLetter"/>
      <w:lvlText w:val="%8."/>
      <w:lvlJc w:val="left"/>
      <w:pPr>
        <w:ind w:left="5740" w:hanging="360"/>
      </w:pPr>
    </w:lvl>
    <w:lvl w:ilvl="8" w:tplc="0413001B" w:tentative="1">
      <w:start w:val="1"/>
      <w:numFmt w:val="lowerRoman"/>
      <w:lvlText w:val="%9."/>
      <w:lvlJc w:val="right"/>
      <w:pPr>
        <w:ind w:left="6460" w:hanging="180"/>
      </w:pPr>
    </w:lvl>
  </w:abstractNum>
  <w:abstractNum w:abstractNumId="17" w15:restartNumberingAfterBreak="0">
    <w:nsid w:val="48937796"/>
    <w:multiLevelType w:val="hybridMultilevel"/>
    <w:tmpl w:val="FC6A0712"/>
    <w:lvl w:ilvl="0" w:tplc="946ED54E">
      <w:start w:val="1"/>
      <w:numFmt w:val="lowerLetter"/>
      <w:lvlText w:val="(%1)"/>
      <w:lvlJc w:val="left"/>
      <w:pPr>
        <w:ind w:left="927" w:hanging="360"/>
      </w:pPr>
      <w:rPr>
        <w:rFonts w:hint="default"/>
        <w:color w:val="080000"/>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8" w15:restartNumberingAfterBreak="0">
    <w:nsid w:val="51090E90"/>
    <w:multiLevelType w:val="hybridMultilevel"/>
    <w:tmpl w:val="D80862A2"/>
    <w:lvl w:ilvl="0" w:tplc="946ED54E">
      <w:start w:val="1"/>
      <w:numFmt w:val="lowerLetter"/>
      <w:lvlText w:val="(%1)"/>
      <w:lvlJc w:val="left"/>
      <w:pPr>
        <w:ind w:left="700" w:hanging="360"/>
      </w:pPr>
      <w:rPr>
        <w:rFonts w:hint="default"/>
        <w:color w:val="080000"/>
      </w:rPr>
    </w:lvl>
    <w:lvl w:ilvl="1" w:tplc="04130019">
      <w:start w:val="1"/>
      <w:numFmt w:val="lowerLetter"/>
      <w:lvlText w:val="%2."/>
      <w:lvlJc w:val="left"/>
      <w:pPr>
        <w:ind w:left="1420" w:hanging="360"/>
      </w:pPr>
    </w:lvl>
    <w:lvl w:ilvl="2" w:tplc="946ED54E">
      <w:start w:val="1"/>
      <w:numFmt w:val="lowerLetter"/>
      <w:lvlText w:val="(%3)"/>
      <w:lvlJc w:val="left"/>
      <w:pPr>
        <w:ind w:left="2140" w:hanging="180"/>
      </w:pPr>
      <w:rPr>
        <w:rFonts w:hint="default"/>
        <w:color w:val="080000"/>
      </w:rPr>
    </w:lvl>
    <w:lvl w:ilvl="3" w:tplc="0413000F" w:tentative="1">
      <w:start w:val="1"/>
      <w:numFmt w:val="decimal"/>
      <w:lvlText w:val="%4."/>
      <w:lvlJc w:val="left"/>
      <w:pPr>
        <w:ind w:left="2860" w:hanging="360"/>
      </w:pPr>
    </w:lvl>
    <w:lvl w:ilvl="4" w:tplc="04130019" w:tentative="1">
      <w:start w:val="1"/>
      <w:numFmt w:val="lowerLetter"/>
      <w:lvlText w:val="%5."/>
      <w:lvlJc w:val="left"/>
      <w:pPr>
        <w:ind w:left="3580" w:hanging="360"/>
      </w:pPr>
    </w:lvl>
    <w:lvl w:ilvl="5" w:tplc="0413001B" w:tentative="1">
      <w:start w:val="1"/>
      <w:numFmt w:val="lowerRoman"/>
      <w:lvlText w:val="%6."/>
      <w:lvlJc w:val="right"/>
      <w:pPr>
        <w:ind w:left="4300" w:hanging="180"/>
      </w:pPr>
    </w:lvl>
    <w:lvl w:ilvl="6" w:tplc="0413000F" w:tentative="1">
      <w:start w:val="1"/>
      <w:numFmt w:val="decimal"/>
      <w:lvlText w:val="%7."/>
      <w:lvlJc w:val="left"/>
      <w:pPr>
        <w:ind w:left="5020" w:hanging="360"/>
      </w:pPr>
    </w:lvl>
    <w:lvl w:ilvl="7" w:tplc="04130019" w:tentative="1">
      <w:start w:val="1"/>
      <w:numFmt w:val="lowerLetter"/>
      <w:lvlText w:val="%8."/>
      <w:lvlJc w:val="left"/>
      <w:pPr>
        <w:ind w:left="5740" w:hanging="360"/>
      </w:pPr>
    </w:lvl>
    <w:lvl w:ilvl="8" w:tplc="0413001B" w:tentative="1">
      <w:start w:val="1"/>
      <w:numFmt w:val="lowerRoman"/>
      <w:lvlText w:val="%9."/>
      <w:lvlJc w:val="right"/>
      <w:pPr>
        <w:ind w:left="6460" w:hanging="180"/>
      </w:pPr>
    </w:lvl>
  </w:abstractNum>
  <w:abstractNum w:abstractNumId="19" w15:restartNumberingAfterBreak="0">
    <w:nsid w:val="5E4C5AFD"/>
    <w:multiLevelType w:val="multilevel"/>
    <w:tmpl w:val="62C23C82"/>
    <w:lvl w:ilvl="0">
      <w:start w:val="1"/>
      <w:numFmt w:val="decimal"/>
      <w:lvlText w:val="%1."/>
      <w:lvlJc w:val="left"/>
      <w:pPr>
        <w:ind w:left="-1281" w:hanging="420"/>
      </w:pPr>
    </w:lvl>
    <w:lvl w:ilvl="1">
      <w:start w:val="6"/>
      <w:numFmt w:val="decimal"/>
      <w:isLgl/>
      <w:lvlText w:val="%1.%2"/>
      <w:lvlJc w:val="left"/>
      <w:pPr>
        <w:ind w:left="-981" w:hanging="720"/>
      </w:pPr>
    </w:lvl>
    <w:lvl w:ilvl="2">
      <w:start w:val="1"/>
      <w:numFmt w:val="decimal"/>
      <w:isLgl/>
      <w:lvlText w:val="%1.%2.%3"/>
      <w:lvlJc w:val="left"/>
      <w:pPr>
        <w:ind w:left="-981" w:hanging="720"/>
      </w:pPr>
    </w:lvl>
    <w:lvl w:ilvl="3">
      <w:start w:val="1"/>
      <w:numFmt w:val="decimal"/>
      <w:isLgl/>
      <w:lvlText w:val="%1.%2.%3.%4"/>
      <w:lvlJc w:val="left"/>
      <w:pPr>
        <w:ind w:left="-621" w:hanging="1080"/>
      </w:pPr>
    </w:lvl>
    <w:lvl w:ilvl="4">
      <w:start w:val="1"/>
      <w:numFmt w:val="decimal"/>
      <w:isLgl/>
      <w:lvlText w:val="%1.%2.%3.%4.%5"/>
      <w:lvlJc w:val="left"/>
      <w:pPr>
        <w:ind w:left="-261" w:hanging="1440"/>
      </w:pPr>
    </w:lvl>
    <w:lvl w:ilvl="5">
      <w:start w:val="1"/>
      <w:numFmt w:val="decimal"/>
      <w:isLgl/>
      <w:lvlText w:val="%1.%2.%3.%4.%5.%6"/>
      <w:lvlJc w:val="left"/>
      <w:pPr>
        <w:ind w:left="-261" w:hanging="1440"/>
      </w:pPr>
    </w:lvl>
    <w:lvl w:ilvl="6">
      <w:start w:val="1"/>
      <w:numFmt w:val="decimal"/>
      <w:isLgl/>
      <w:lvlText w:val="%1.%2.%3.%4.%5.%6.%7"/>
      <w:lvlJc w:val="left"/>
      <w:pPr>
        <w:ind w:left="99" w:hanging="1800"/>
      </w:pPr>
    </w:lvl>
    <w:lvl w:ilvl="7">
      <w:start w:val="1"/>
      <w:numFmt w:val="decimal"/>
      <w:isLgl/>
      <w:lvlText w:val="%1.%2.%3.%4.%5.%6.%7.%8"/>
      <w:lvlJc w:val="left"/>
      <w:pPr>
        <w:ind w:left="459" w:hanging="2160"/>
      </w:pPr>
    </w:lvl>
    <w:lvl w:ilvl="8">
      <w:start w:val="1"/>
      <w:numFmt w:val="decimal"/>
      <w:isLgl/>
      <w:lvlText w:val="%1.%2.%3.%4.%5.%6.%7.%8.%9"/>
      <w:lvlJc w:val="left"/>
      <w:pPr>
        <w:ind w:left="459" w:hanging="2160"/>
      </w:pPr>
    </w:lvl>
  </w:abstractNum>
  <w:abstractNum w:abstractNumId="20" w15:restartNumberingAfterBreak="0">
    <w:nsid w:val="5ECC7F89"/>
    <w:multiLevelType w:val="multilevel"/>
    <w:tmpl w:val="91608F60"/>
    <w:lvl w:ilvl="0">
      <w:start w:val="1"/>
      <w:numFmt w:val="decimal"/>
      <w:pStyle w:val="Opsomming-cijfer"/>
      <w:lvlText w:val="%1."/>
      <w:lvlJc w:val="left"/>
      <w:pPr>
        <w:ind w:left="360" w:hanging="360"/>
      </w:pPr>
      <w:rPr>
        <w:rFonts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21" w15:restartNumberingAfterBreak="0">
    <w:nsid w:val="6155327D"/>
    <w:multiLevelType w:val="hybridMultilevel"/>
    <w:tmpl w:val="D80862A2"/>
    <w:lvl w:ilvl="0" w:tplc="946ED54E">
      <w:start w:val="1"/>
      <w:numFmt w:val="lowerLetter"/>
      <w:lvlText w:val="(%1)"/>
      <w:lvlJc w:val="left"/>
      <w:pPr>
        <w:ind w:left="700" w:hanging="360"/>
      </w:pPr>
      <w:rPr>
        <w:rFonts w:hint="default"/>
        <w:color w:val="080000"/>
      </w:rPr>
    </w:lvl>
    <w:lvl w:ilvl="1" w:tplc="04130019">
      <w:start w:val="1"/>
      <w:numFmt w:val="lowerLetter"/>
      <w:lvlText w:val="%2."/>
      <w:lvlJc w:val="left"/>
      <w:pPr>
        <w:ind w:left="1420" w:hanging="360"/>
      </w:pPr>
    </w:lvl>
    <w:lvl w:ilvl="2" w:tplc="946ED54E">
      <w:start w:val="1"/>
      <w:numFmt w:val="lowerLetter"/>
      <w:lvlText w:val="(%3)"/>
      <w:lvlJc w:val="left"/>
      <w:pPr>
        <w:ind w:left="2140" w:hanging="180"/>
      </w:pPr>
      <w:rPr>
        <w:rFonts w:hint="default"/>
        <w:color w:val="080000"/>
      </w:rPr>
    </w:lvl>
    <w:lvl w:ilvl="3" w:tplc="0413000F" w:tentative="1">
      <w:start w:val="1"/>
      <w:numFmt w:val="decimal"/>
      <w:lvlText w:val="%4."/>
      <w:lvlJc w:val="left"/>
      <w:pPr>
        <w:ind w:left="2860" w:hanging="360"/>
      </w:pPr>
    </w:lvl>
    <w:lvl w:ilvl="4" w:tplc="04130019" w:tentative="1">
      <w:start w:val="1"/>
      <w:numFmt w:val="lowerLetter"/>
      <w:lvlText w:val="%5."/>
      <w:lvlJc w:val="left"/>
      <w:pPr>
        <w:ind w:left="3580" w:hanging="360"/>
      </w:pPr>
    </w:lvl>
    <w:lvl w:ilvl="5" w:tplc="0413001B" w:tentative="1">
      <w:start w:val="1"/>
      <w:numFmt w:val="lowerRoman"/>
      <w:lvlText w:val="%6."/>
      <w:lvlJc w:val="right"/>
      <w:pPr>
        <w:ind w:left="4300" w:hanging="180"/>
      </w:pPr>
    </w:lvl>
    <w:lvl w:ilvl="6" w:tplc="0413000F" w:tentative="1">
      <w:start w:val="1"/>
      <w:numFmt w:val="decimal"/>
      <w:lvlText w:val="%7."/>
      <w:lvlJc w:val="left"/>
      <w:pPr>
        <w:ind w:left="5020" w:hanging="360"/>
      </w:pPr>
    </w:lvl>
    <w:lvl w:ilvl="7" w:tplc="04130019" w:tentative="1">
      <w:start w:val="1"/>
      <w:numFmt w:val="lowerLetter"/>
      <w:lvlText w:val="%8."/>
      <w:lvlJc w:val="left"/>
      <w:pPr>
        <w:ind w:left="5740" w:hanging="360"/>
      </w:pPr>
    </w:lvl>
    <w:lvl w:ilvl="8" w:tplc="0413001B" w:tentative="1">
      <w:start w:val="1"/>
      <w:numFmt w:val="lowerRoman"/>
      <w:lvlText w:val="%9."/>
      <w:lvlJc w:val="right"/>
      <w:pPr>
        <w:ind w:left="6460" w:hanging="180"/>
      </w:pPr>
    </w:lvl>
  </w:abstractNum>
  <w:abstractNum w:abstractNumId="22" w15:restartNumberingAfterBreak="0">
    <w:nsid w:val="6C9A1734"/>
    <w:multiLevelType w:val="hybridMultilevel"/>
    <w:tmpl w:val="D80862A2"/>
    <w:lvl w:ilvl="0" w:tplc="946ED54E">
      <w:start w:val="1"/>
      <w:numFmt w:val="lowerLetter"/>
      <w:lvlText w:val="(%1)"/>
      <w:lvlJc w:val="left"/>
      <w:pPr>
        <w:ind w:left="360" w:hanging="360"/>
      </w:pPr>
      <w:rPr>
        <w:rFonts w:hint="default"/>
        <w:color w:val="080000"/>
      </w:rPr>
    </w:lvl>
    <w:lvl w:ilvl="1" w:tplc="04130019">
      <w:start w:val="1"/>
      <w:numFmt w:val="lowerLetter"/>
      <w:lvlText w:val="%2."/>
      <w:lvlJc w:val="left"/>
      <w:pPr>
        <w:ind w:left="1080" w:hanging="360"/>
      </w:pPr>
    </w:lvl>
    <w:lvl w:ilvl="2" w:tplc="946ED54E">
      <w:start w:val="1"/>
      <w:numFmt w:val="lowerLetter"/>
      <w:lvlText w:val="(%3)"/>
      <w:lvlJc w:val="left"/>
      <w:pPr>
        <w:ind w:left="1800" w:hanging="180"/>
      </w:pPr>
      <w:rPr>
        <w:rFonts w:hint="default"/>
        <w:color w:val="080000"/>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7907654C"/>
    <w:multiLevelType w:val="hybridMultilevel"/>
    <w:tmpl w:val="D80862A2"/>
    <w:lvl w:ilvl="0" w:tplc="946ED54E">
      <w:start w:val="1"/>
      <w:numFmt w:val="lowerLetter"/>
      <w:lvlText w:val="(%1)"/>
      <w:lvlJc w:val="left"/>
      <w:pPr>
        <w:ind w:left="360" w:hanging="360"/>
      </w:pPr>
      <w:rPr>
        <w:rFonts w:hint="default"/>
        <w:color w:val="080000"/>
      </w:rPr>
    </w:lvl>
    <w:lvl w:ilvl="1" w:tplc="04130019">
      <w:start w:val="1"/>
      <w:numFmt w:val="lowerLetter"/>
      <w:lvlText w:val="%2."/>
      <w:lvlJc w:val="left"/>
      <w:pPr>
        <w:ind w:left="1080" w:hanging="360"/>
      </w:pPr>
    </w:lvl>
    <w:lvl w:ilvl="2" w:tplc="946ED54E">
      <w:start w:val="1"/>
      <w:numFmt w:val="lowerLetter"/>
      <w:lvlText w:val="(%3)"/>
      <w:lvlJc w:val="left"/>
      <w:pPr>
        <w:ind w:left="1800" w:hanging="180"/>
      </w:pPr>
      <w:rPr>
        <w:rFonts w:hint="default"/>
        <w:color w:val="080000"/>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7A893440"/>
    <w:multiLevelType w:val="hybridMultilevel"/>
    <w:tmpl w:val="92EA9248"/>
    <w:lvl w:ilvl="0" w:tplc="946ED54E">
      <w:start w:val="1"/>
      <w:numFmt w:val="lowerLetter"/>
      <w:lvlText w:val="(%1)"/>
      <w:lvlJc w:val="left"/>
      <w:pPr>
        <w:tabs>
          <w:tab w:val="num" w:pos="1990"/>
        </w:tabs>
        <w:ind w:left="1990" w:hanging="855"/>
      </w:pPr>
      <w:rPr>
        <w:rFonts w:hint="default"/>
        <w:color w:val="080000"/>
      </w:rPr>
    </w:lvl>
    <w:lvl w:ilvl="1" w:tplc="04090019" w:tentative="1">
      <w:start w:val="1"/>
      <w:numFmt w:val="lowerLetter"/>
      <w:lvlText w:val="%2."/>
      <w:lvlJc w:val="left"/>
      <w:pPr>
        <w:tabs>
          <w:tab w:val="num" w:pos="1533"/>
        </w:tabs>
        <w:ind w:left="1533" w:hanging="360"/>
      </w:pPr>
    </w:lvl>
    <w:lvl w:ilvl="2" w:tplc="0409001B" w:tentative="1">
      <w:start w:val="1"/>
      <w:numFmt w:val="lowerRoman"/>
      <w:lvlText w:val="%3."/>
      <w:lvlJc w:val="right"/>
      <w:pPr>
        <w:tabs>
          <w:tab w:val="num" w:pos="2253"/>
        </w:tabs>
        <w:ind w:left="2253" w:hanging="180"/>
      </w:pPr>
    </w:lvl>
    <w:lvl w:ilvl="3" w:tplc="0409000F" w:tentative="1">
      <w:start w:val="1"/>
      <w:numFmt w:val="decimal"/>
      <w:lvlText w:val="%4."/>
      <w:lvlJc w:val="left"/>
      <w:pPr>
        <w:tabs>
          <w:tab w:val="num" w:pos="2973"/>
        </w:tabs>
        <w:ind w:left="2973" w:hanging="360"/>
      </w:pPr>
    </w:lvl>
    <w:lvl w:ilvl="4" w:tplc="04090019" w:tentative="1">
      <w:start w:val="1"/>
      <w:numFmt w:val="lowerLetter"/>
      <w:lvlText w:val="%5."/>
      <w:lvlJc w:val="left"/>
      <w:pPr>
        <w:tabs>
          <w:tab w:val="num" w:pos="3693"/>
        </w:tabs>
        <w:ind w:left="3693" w:hanging="360"/>
      </w:pPr>
    </w:lvl>
    <w:lvl w:ilvl="5" w:tplc="0409001B" w:tentative="1">
      <w:start w:val="1"/>
      <w:numFmt w:val="lowerRoman"/>
      <w:lvlText w:val="%6."/>
      <w:lvlJc w:val="right"/>
      <w:pPr>
        <w:tabs>
          <w:tab w:val="num" w:pos="4413"/>
        </w:tabs>
        <w:ind w:left="4413" w:hanging="180"/>
      </w:pPr>
    </w:lvl>
    <w:lvl w:ilvl="6" w:tplc="0409000F" w:tentative="1">
      <w:start w:val="1"/>
      <w:numFmt w:val="decimal"/>
      <w:lvlText w:val="%7."/>
      <w:lvlJc w:val="left"/>
      <w:pPr>
        <w:tabs>
          <w:tab w:val="num" w:pos="5133"/>
        </w:tabs>
        <w:ind w:left="5133" w:hanging="360"/>
      </w:pPr>
    </w:lvl>
    <w:lvl w:ilvl="7" w:tplc="04090019" w:tentative="1">
      <w:start w:val="1"/>
      <w:numFmt w:val="lowerLetter"/>
      <w:lvlText w:val="%8."/>
      <w:lvlJc w:val="left"/>
      <w:pPr>
        <w:tabs>
          <w:tab w:val="num" w:pos="5853"/>
        </w:tabs>
        <w:ind w:left="5853" w:hanging="360"/>
      </w:pPr>
    </w:lvl>
    <w:lvl w:ilvl="8" w:tplc="0409001B" w:tentative="1">
      <w:start w:val="1"/>
      <w:numFmt w:val="lowerRoman"/>
      <w:lvlText w:val="%9."/>
      <w:lvlJc w:val="right"/>
      <w:pPr>
        <w:tabs>
          <w:tab w:val="num" w:pos="6573"/>
        </w:tabs>
        <w:ind w:left="6573" w:hanging="180"/>
      </w:pPr>
    </w:lvl>
  </w:abstractNum>
  <w:num w:numId="1">
    <w:abstractNumId w:val="2"/>
  </w:num>
  <w:num w:numId="2">
    <w:abstractNumId w:val="0"/>
  </w:num>
  <w:num w:numId="3">
    <w:abstractNumId w:val="1"/>
  </w:num>
  <w:num w:numId="4">
    <w:abstractNumId w:val="20"/>
  </w:num>
  <w:num w:numId="5">
    <w:abstractNumId w:val="11"/>
  </w:num>
  <w:num w:numId="6">
    <w:abstractNumId w:val="4"/>
  </w:num>
  <w:num w:numId="7">
    <w:abstractNumId w:val="1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8"/>
  </w:num>
  <w:num w:numId="21">
    <w:abstractNumId w:val="8"/>
  </w:num>
  <w:num w:numId="22">
    <w:abstractNumId w:val="16"/>
  </w:num>
  <w:num w:numId="23">
    <w:abstractNumId w:val="3"/>
  </w:num>
  <w:num w:numId="24">
    <w:abstractNumId w:val="22"/>
  </w:num>
  <w:num w:numId="25">
    <w:abstractNumId w:val="23"/>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3"/>
  </w:num>
  <w:num w:numId="30">
    <w:abstractNumId w:val="20"/>
  </w:num>
  <w:num w:numId="31">
    <w:abstractNumId w:val="19"/>
  </w:num>
  <w:num w:numId="32">
    <w:abstractNumId w:val="10"/>
  </w:num>
  <w:num w:numId="33">
    <w:abstractNumId w:val="14"/>
  </w:num>
  <w:num w:numId="34">
    <w:abstractNumId w:val="9"/>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7020"/>
    <w:rsid w:val="00000CFF"/>
    <w:rsid w:val="00000F39"/>
    <w:rsid w:val="00002058"/>
    <w:rsid w:val="000102BA"/>
    <w:rsid w:val="00037394"/>
    <w:rsid w:val="00042044"/>
    <w:rsid w:val="00045F41"/>
    <w:rsid w:val="0007008A"/>
    <w:rsid w:val="00077085"/>
    <w:rsid w:val="00080300"/>
    <w:rsid w:val="00081373"/>
    <w:rsid w:val="000B5ABD"/>
    <w:rsid w:val="000C159B"/>
    <w:rsid w:val="000C539B"/>
    <w:rsid w:val="000D3369"/>
    <w:rsid w:val="000D59B2"/>
    <w:rsid w:val="0012310A"/>
    <w:rsid w:val="0012428A"/>
    <w:rsid w:val="001360E3"/>
    <w:rsid w:val="00150E03"/>
    <w:rsid w:val="001668C3"/>
    <w:rsid w:val="001823DF"/>
    <w:rsid w:val="00194160"/>
    <w:rsid w:val="001A4F39"/>
    <w:rsid w:val="001A6059"/>
    <w:rsid w:val="001B3301"/>
    <w:rsid w:val="001B4602"/>
    <w:rsid w:val="001F0061"/>
    <w:rsid w:val="001F49AE"/>
    <w:rsid w:val="002178C0"/>
    <w:rsid w:val="00226CE5"/>
    <w:rsid w:val="00237F3A"/>
    <w:rsid w:val="002508E7"/>
    <w:rsid w:val="002B36EC"/>
    <w:rsid w:val="002B4CED"/>
    <w:rsid w:val="002D28FF"/>
    <w:rsid w:val="002D2A4A"/>
    <w:rsid w:val="002F72C6"/>
    <w:rsid w:val="00306650"/>
    <w:rsid w:val="00313E5F"/>
    <w:rsid w:val="00334103"/>
    <w:rsid w:val="00340C42"/>
    <w:rsid w:val="00372EFD"/>
    <w:rsid w:val="00374DFE"/>
    <w:rsid w:val="0037590B"/>
    <w:rsid w:val="003936C3"/>
    <w:rsid w:val="003A5F73"/>
    <w:rsid w:val="003A7775"/>
    <w:rsid w:val="003B26DB"/>
    <w:rsid w:val="003F71B3"/>
    <w:rsid w:val="00405098"/>
    <w:rsid w:val="0041397A"/>
    <w:rsid w:val="004315D6"/>
    <w:rsid w:val="00433509"/>
    <w:rsid w:val="004409A1"/>
    <w:rsid w:val="004477E2"/>
    <w:rsid w:val="004521A8"/>
    <w:rsid w:val="00453D2C"/>
    <w:rsid w:val="00475719"/>
    <w:rsid w:val="00492A7A"/>
    <w:rsid w:val="00492F31"/>
    <w:rsid w:val="004A2103"/>
    <w:rsid w:val="004C2828"/>
    <w:rsid w:val="004C3526"/>
    <w:rsid w:val="004C719D"/>
    <w:rsid w:val="00511481"/>
    <w:rsid w:val="005141B7"/>
    <w:rsid w:val="005664A5"/>
    <w:rsid w:val="00571BA4"/>
    <w:rsid w:val="005800C3"/>
    <w:rsid w:val="00583AC9"/>
    <w:rsid w:val="00587DB9"/>
    <w:rsid w:val="0059466E"/>
    <w:rsid w:val="0059708C"/>
    <w:rsid w:val="005B244B"/>
    <w:rsid w:val="005B5DE3"/>
    <w:rsid w:val="00627CEB"/>
    <w:rsid w:val="00632615"/>
    <w:rsid w:val="00637A3F"/>
    <w:rsid w:val="006461B0"/>
    <w:rsid w:val="006727C8"/>
    <w:rsid w:val="00676895"/>
    <w:rsid w:val="00682D7D"/>
    <w:rsid w:val="006939C1"/>
    <w:rsid w:val="006A4B4F"/>
    <w:rsid w:val="006C4617"/>
    <w:rsid w:val="006D195F"/>
    <w:rsid w:val="006E752D"/>
    <w:rsid w:val="006F0F56"/>
    <w:rsid w:val="00707EC6"/>
    <w:rsid w:val="00716A66"/>
    <w:rsid w:val="00717399"/>
    <w:rsid w:val="0071779D"/>
    <w:rsid w:val="00724F14"/>
    <w:rsid w:val="007328DA"/>
    <w:rsid w:val="00770AAE"/>
    <w:rsid w:val="00774859"/>
    <w:rsid w:val="00784ADA"/>
    <w:rsid w:val="0079143E"/>
    <w:rsid w:val="00795135"/>
    <w:rsid w:val="00795416"/>
    <w:rsid w:val="007B3386"/>
    <w:rsid w:val="007D46AD"/>
    <w:rsid w:val="00800647"/>
    <w:rsid w:val="008216FE"/>
    <w:rsid w:val="008353E9"/>
    <w:rsid w:val="00847409"/>
    <w:rsid w:val="00881894"/>
    <w:rsid w:val="008A4719"/>
    <w:rsid w:val="008A5658"/>
    <w:rsid w:val="008B5A9F"/>
    <w:rsid w:val="008B5EDE"/>
    <w:rsid w:val="00902156"/>
    <w:rsid w:val="00920FF1"/>
    <w:rsid w:val="0093011F"/>
    <w:rsid w:val="009308DD"/>
    <w:rsid w:val="00933CC3"/>
    <w:rsid w:val="00941EB2"/>
    <w:rsid w:val="00950C97"/>
    <w:rsid w:val="00983EC3"/>
    <w:rsid w:val="00984945"/>
    <w:rsid w:val="00992DF3"/>
    <w:rsid w:val="009A1991"/>
    <w:rsid w:val="009A7020"/>
    <w:rsid w:val="009B12F7"/>
    <w:rsid w:val="009B18AB"/>
    <w:rsid w:val="009D46E6"/>
    <w:rsid w:val="00A16D54"/>
    <w:rsid w:val="00A21337"/>
    <w:rsid w:val="00A30434"/>
    <w:rsid w:val="00A44B28"/>
    <w:rsid w:val="00A725A6"/>
    <w:rsid w:val="00A72A7D"/>
    <w:rsid w:val="00A77613"/>
    <w:rsid w:val="00A84CA5"/>
    <w:rsid w:val="00B1294B"/>
    <w:rsid w:val="00B131EA"/>
    <w:rsid w:val="00B26E3E"/>
    <w:rsid w:val="00B31E68"/>
    <w:rsid w:val="00B324A8"/>
    <w:rsid w:val="00B32635"/>
    <w:rsid w:val="00B549A4"/>
    <w:rsid w:val="00B64F53"/>
    <w:rsid w:val="00B717CA"/>
    <w:rsid w:val="00B9119A"/>
    <w:rsid w:val="00B966B8"/>
    <w:rsid w:val="00BA2C76"/>
    <w:rsid w:val="00BA7206"/>
    <w:rsid w:val="00BB0B10"/>
    <w:rsid w:val="00BD1DEA"/>
    <w:rsid w:val="00C152F5"/>
    <w:rsid w:val="00C15BC8"/>
    <w:rsid w:val="00C1685B"/>
    <w:rsid w:val="00C507DC"/>
    <w:rsid w:val="00C93B3F"/>
    <w:rsid w:val="00CC2706"/>
    <w:rsid w:val="00CC789F"/>
    <w:rsid w:val="00CD7A9E"/>
    <w:rsid w:val="00D006B4"/>
    <w:rsid w:val="00D03CC5"/>
    <w:rsid w:val="00D233B1"/>
    <w:rsid w:val="00D257EF"/>
    <w:rsid w:val="00D32F86"/>
    <w:rsid w:val="00D51979"/>
    <w:rsid w:val="00D5430F"/>
    <w:rsid w:val="00D555E2"/>
    <w:rsid w:val="00D55F0A"/>
    <w:rsid w:val="00D57157"/>
    <w:rsid w:val="00D81004"/>
    <w:rsid w:val="00DB59F1"/>
    <w:rsid w:val="00DB759F"/>
    <w:rsid w:val="00DE10F4"/>
    <w:rsid w:val="00DF1D0F"/>
    <w:rsid w:val="00DF4877"/>
    <w:rsid w:val="00DF5359"/>
    <w:rsid w:val="00E02D6E"/>
    <w:rsid w:val="00E037E7"/>
    <w:rsid w:val="00E05B8C"/>
    <w:rsid w:val="00E135F2"/>
    <w:rsid w:val="00E25B49"/>
    <w:rsid w:val="00E42F76"/>
    <w:rsid w:val="00E46A2C"/>
    <w:rsid w:val="00E501ED"/>
    <w:rsid w:val="00E51A8A"/>
    <w:rsid w:val="00E522A4"/>
    <w:rsid w:val="00E54390"/>
    <w:rsid w:val="00E566FB"/>
    <w:rsid w:val="00E80C05"/>
    <w:rsid w:val="00E97343"/>
    <w:rsid w:val="00EB52CB"/>
    <w:rsid w:val="00EB7F15"/>
    <w:rsid w:val="00EC7A0A"/>
    <w:rsid w:val="00EE4CB8"/>
    <w:rsid w:val="00EF2B1D"/>
    <w:rsid w:val="00EF4116"/>
    <w:rsid w:val="00F175EF"/>
    <w:rsid w:val="00F262C9"/>
    <w:rsid w:val="00F413CD"/>
    <w:rsid w:val="00F457AB"/>
    <w:rsid w:val="00F61767"/>
    <w:rsid w:val="00F668F8"/>
    <w:rsid w:val="00F679B1"/>
    <w:rsid w:val="00F7000D"/>
    <w:rsid w:val="00F84960"/>
    <w:rsid w:val="00F921CD"/>
    <w:rsid w:val="00FB03C7"/>
    <w:rsid w:val="00FB4F99"/>
    <w:rsid w:val="00FB4FB6"/>
    <w:rsid w:val="00FB57DF"/>
    <w:rsid w:val="00FC137C"/>
    <w:rsid w:val="00FD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369F0"/>
  <w15:docId w15:val="{29BF677A-6B9B-4DF3-9B78-2143977F8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B03C7"/>
    <w:pPr>
      <w:spacing w:line="240" w:lineRule="exact"/>
    </w:pPr>
    <w:rPr>
      <w:rFonts w:ascii="Arial" w:hAnsi="Arial"/>
      <w:color w:val="000000"/>
      <w:sz w:val="18"/>
      <w:szCs w:val="18"/>
    </w:rPr>
  </w:style>
  <w:style w:type="paragraph" w:styleId="Kop1">
    <w:name w:val="heading 1"/>
    <w:basedOn w:val="Standaard"/>
    <w:next w:val="Standaard"/>
    <w:link w:val="Kop1Char"/>
    <w:uiPriority w:val="9"/>
    <w:qFormat/>
    <w:rsid w:val="00D257E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C1685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spacing w:before="260" w:after="240"/>
    </w:pPr>
  </w:style>
  <w:style w:type="paragraph" w:styleId="Bijschrift">
    <w:name w:val="caption"/>
    <w:basedOn w:val="Standaard"/>
    <w:next w:val="Standaard"/>
    <w:pPr>
      <w:spacing w:after="220" w:line="160" w:lineRule="exact"/>
    </w:pPr>
    <w:rPr>
      <w:i/>
      <w:color w:val="4F81BD"/>
      <w:sz w:val="16"/>
      <w:szCs w:val="16"/>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pPr>
      <w:spacing w:after="720" w:line="300" w:lineRule="exact"/>
    </w:pPr>
    <w:rPr>
      <w:sz w:val="24"/>
      <w:szCs w:val="24"/>
    </w:rPr>
  </w:style>
  <w:style w:type="paragraph" w:customStyle="1" w:styleId="Huisstijl-Kop1">
    <w:name w:val="Huisstijl - Kop 1"/>
    <w:basedOn w:val="Standaard"/>
    <w:next w:val="Standaard"/>
    <w:pPr>
      <w:numPr>
        <w:numId w:val="1"/>
      </w:numPr>
      <w:tabs>
        <w:tab w:val="left" w:pos="0"/>
      </w:tabs>
      <w:spacing w:after="720" w:line="300" w:lineRule="exact"/>
      <w:ind w:left="-1120"/>
    </w:pPr>
    <w:rPr>
      <w:sz w:val="24"/>
      <w:szCs w:val="24"/>
    </w:rPr>
  </w:style>
  <w:style w:type="paragraph" w:customStyle="1" w:styleId="Huisstijl-Kop2">
    <w:name w:val="Huisstijl - Kop 2"/>
    <w:basedOn w:val="Standaard"/>
    <w:next w:val="Standaard"/>
    <w:pPr>
      <w:numPr>
        <w:ilvl w:val="1"/>
        <w:numId w:val="1"/>
      </w:numPr>
      <w:tabs>
        <w:tab w:val="left" w:pos="0"/>
      </w:tabs>
      <w:spacing w:before="240"/>
      <w:ind w:left="-1120"/>
    </w:pPr>
    <w:rPr>
      <w:b/>
    </w:rPr>
  </w:style>
  <w:style w:type="paragraph" w:customStyle="1" w:styleId="Huisstijl-Kop3">
    <w:name w:val="Huisstijl - Kop 3"/>
    <w:basedOn w:val="Standaard"/>
    <w:next w:val="Standaard"/>
    <w:pPr>
      <w:numPr>
        <w:ilvl w:val="2"/>
        <w:numId w:val="1"/>
      </w:numPr>
      <w:tabs>
        <w:tab w:val="left" w:pos="0"/>
      </w:tabs>
      <w:spacing w:before="240"/>
      <w:ind w:left="-1120"/>
    </w:pPr>
    <w:rPr>
      <w:i/>
    </w:rPr>
  </w:style>
  <w:style w:type="paragraph" w:customStyle="1" w:styleId="Huisstijl-Kop4">
    <w:name w:val="Huisstijl - Kop 4"/>
    <w:basedOn w:val="Standaard"/>
    <w:next w:val="Standaard"/>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uiPriority w:val="39"/>
    <w:rsid w:val="00587DB9"/>
    <w:pPr>
      <w:tabs>
        <w:tab w:val="left" w:pos="0"/>
        <w:tab w:val="right" w:pos="7655"/>
      </w:tabs>
      <w:spacing w:line="240" w:lineRule="auto"/>
      <w:ind w:hanging="1418"/>
    </w:pPr>
  </w:style>
  <w:style w:type="paragraph" w:styleId="Inhopg2">
    <w:name w:val="toc 2"/>
    <w:basedOn w:val="Inhopg1"/>
    <w:next w:val="Standaard"/>
    <w:uiPriority w:val="39"/>
    <w:pPr>
      <w:spacing w:line="240" w:lineRule="exact"/>
      <w:ind w:left="-1120" w:firstLine="0"/>
    </w:pPr>
    <w:rPr>
      <w:b/>
    </w:rPr>
  </w:style>
  <w:style w:type="paragraph" w:styleId="Inhopg3">
    <w:name w:val="toc 3"/>
    <w:basedOn w:val="Inhopg2"/>
    <w:next w:val="Standaard"/>
    <w:uiPriority w:val="39"/>
  </w:style>
  <w:style w:type="paragraph" w:styleId="Inhopg4">
    <w:name w:val="toc 4"/>
    <w:basedOn w:val="Inhopg3"/>
    <w:next w:val="Standaard"/>
    <w:uiPriority w:val="39"/>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pPr>
      <w:spacing w:line="180" w:lineRule="exact"/>
    </w:pPr>
    <w:rPr>
      <w:sz w:val="13"/>
      <w:szCs w:val="13"/>
    </w:rPr>
  </w:style>
  <w:style w:type="paragraph" w:customStyle="1" w:styleId="Referentiegegevensvet65">
    <w:name w:val="Referentiegegevens vet 6;5"/>
    <w:basedOn w:val="Standaard"/>
    <w:next w:val="Standaard"/>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iPriority w:val="99"/>
    <w:semiHidden/>
    <w:unhideWhenUsed/>
    <w:rsid w:val="009A702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A7020"/>
    <w:rPr>
      <w:rFonts w:ascii="Tahoma" w:hAnsi="Tahoma" w:cs="Tahoma"/>
      <w:color w:val="000000"/>
      <w:sz w:val="16"/>
      <w:szCs w:val="16"/>
    </w:rPr>
  </w:style>
  <w:style w:type="paragraph" w:styleId="Koptekst">
    <w:name w:val="header"/>
    <w:basedOn w:val="Standaard"/>
    <w:link w:val="KoptekstChar"/>
    <w:unhideWhenUsed/>
    <w:qFormat/>
    <w:rsid w:val="009A702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A7020"/>
    <w:rPr>
      <w:rFonts w:ascii="Verdana" w:hAnsi="Verdana"/>
      <w:color w:val="000000"/>
      <w:sz w:val="18"/>
      <w:szCs w:val="18"/>
    </w:rPr>
  </w:style>
  <w:style w:type="paragraph" w:styleId="Voettekst">
    <w:name w:val="footer"/>
    <w:basedOn w:val="Standaard"/>
    <w:link w:val="VoettekstChar"/>
    <w:uiPriority w:val="99"/>
    <w:unhideWhenUsed/>
    <w:qFormat/>
    <w:rsid w:val="009A702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A7020"/>
    <w:rPr>
      <w:rFonts w:ascii="Verdana" w:hAnsi="Verdana"/>
      <w:color w:val="000000"/>
      <w:sz w:val="18"/>
      <w:szCs w:val="18"/>
    </w:rPr>
  </w:style>
  <w:style w:type="paragraph" w:customStyle="1" w:styleId="subtitel">
    <w:name w:val="subtitel"/>
    <w:basedOn w:val="broodtekst"/>
    <w:next w:val="broodtekst"/>
    <w:rsid w:val="009A7020"/>
    <w:pPr>
      <w:tabs>
        <w:tab w:val="clear" w:pos="227"/>
        <w:tab w:val="clear" w:pos="454"/>
        <w:tab w:val="clear" w:pos="680"/>
      </w:tabs>
    </w:pPr>
    <w:rPr>
      <w:rFonts w:eastAsia="DejaVu Sans"/>
    </w:rPr>
  </w:style>
  <w:style w:type="paragraph" w:customStyle="1" w:styleId="titel">
    <w:name w:val="titel"/>
    <w:basedOn w:val="broodtekst"/>
    <w:next w:val="broodtekst"/>
    <w:rsid w:val="009A7020"/>
    <w:pPr>
      <w:tabs>
        <w:tab w:val="clear" w:pos="227"/>
        <w:tab w:val="clear" w:pos="454"/>
        <w:tab w:val="clear" w:pos="680"/>
      </w:tabs>
      <w:spacing w:line="300" w:lineRule="atLeast"/>
    </w:pPr>
    <w:rPr>
      <w:rFonts w:eastAsia="DejaVu Sans"/>
      <w:b/>
      <w:sz w:val="24"/>
    </w:rPr>
  </w:style>
  <w:style w:type="paragraph" w:customStyle="1" w:styleId="broodtekst">
    <w:name w:val="broodtekst"/>
    <w:basedOn w:val="Standaard"/>
    <w:link w:val="broodtekstChar"/>
    <w:rsid w:val="009A7020"/>
    <w:pPr>
      <w:tabs>
        <w:tab w:val="left" w:pos="227"/>
        <w:tab w:val="left" w:pos="454"/>
        <w:tab w:val="left" w:pos="680"/>
      </w:tabs>
      <w:autoSpaceDE w:val="0"/>
      <w:adjustRightInd w:val="0"/>
      <w:spacing w:line="240" w:lineRule="atLeast"/>
      <w:textAlignment w:val="auto"/>
    </w:pPr>
    <w:rPr>
      <w:rFonts w:eastAsia="Times New Roman" w:cs="Times New Roman"/>
      <w:color w:val="auto"/>
    </w:rPr>
  </w:style>
  <w:style w:type="character" w:customStyle="1" w:styleId="broodtekstChar">
    <w:name w:val="broodtekst Char"/>
    <w:link w:val="broodtekst"/>
    <w:rsid w:val="009A7020"/>
    <w:rPr>
      <w:rFonts w:ascii="Verdana" w:eastAsia="Times New Roman" w:hAnsi="Verdana" w:cs="Times New Roman"/>
      <w:sz w:val="18"/>
      <w:szCs w:val="18"/>
    </w:rPr>
  </w:style>
  <w:style w:type="paragraph" w:customStyle="1" w:styleId="Verborgentekst">
    <w:name w:val="Verborgen tekst"/>
    <w:basedOn w:val="Standaard"/>
    <w:link w:val="VerborgentekstChar"/>
    <w:rsid w:val="009A7020"/>
    <w:pPr>
      <w:autoSpaceDN/>
      <w:spacing w:line="264" w:lineRule="auto"/>
      <w:textAlignment w:val="auto"/>
    </w:pPr>
    <w:rPr>
      <w:rFonts w:eastAsia="Verdana" w:cs="Times New Roman"/>
      <w:b/>
      <w:i/>
      <w:vanish/>
      <w:color w:val="0000FF"/>
      <w:sz w:val="16"/>
      <w:szCs w:val="22"/>
      <w:lang w:eastAsia="en-US"/>
    </w:rPr>
  </w:style>
  <w:style w:type="character" w:customStyle="1" w:styleId="VerborgentekstChar">
    <w:name w:val="Verborgen tekst Char"/>
    <w:basedOn w:val="Standaardalinea-lettertype"/>
    <w:link w:val="Verborgentekst"/>
    <w:rsid w:val="009A7020"/>
    <w:rPr>
      <w:rFonts w:ascii="Verdana" w:eastAsia="Verdana" w:hAnsi="Verdana" w:cs="Times New Roman"/>
      <w:b/>
      <w:i/>
      <w:vanish/>
      <w:color w:val="0000FF"/>
      <w:sz w:val="16"/>
      <w:szCs w:val="22"/>
      <w:lang w:eastAsia="en-US"/>
    </w:rPr>
  </w:style>
  <w:style w:type="character" w:styleId="Tekstvantijdelijkeaanduiding">
    <w:name w:val="Placeholder Text"/>
    <w:basedOn w:val="Standaardalinea-lettertype"/>
    <w:uiPriority w:val="99"/>
    <w:semiHidden/>
    <w:rsid w:val="009A7020"/>
    <w:rPr>
      <w:color w:val="808080"/>
    </w:rPr>
  </w:style>
  <w:style w:type="paragraph" w:styleId="Lijstalinea">
    <w:name w:val="List Paragraph"/>
    <w:basedOn w:val="Standaard"/>
    <w:link w:val="LijstalineaChar"/>
    <w:qFormat/>
    <w:rsid w:val="00847409"/>
    <w:pPr>
      <w:autoSpaceDN/>
      <w:spacing w:after="240" w:line="240" w:lineRule="atLeast"/>
      <w:ind w:left="720"/>
      <w:contextualSpacing/>
      <w:textAlignment w:val="auto"/>
    </w:pPr>
    <w:rPr>
      <w:rFonts w:cs="Times New Roman"/>
      <w:color w:val="auto"/>
      <w:szCs w:val="24"/>
    </w:rPr>
  </w:style>
  <w:style w:type="paragraph" w:customStyle="1" w:styleId="Opsomming-cijfer">
    <w:name w:val="Opsomming-cijfer"/>
    <w:basedOn w:val="broodtekst"/>
    <w:uiPriority w:val="9"/>
    <w:qFormat/>
    <w:rsid w:val="00847409"/>
    <w:pPr>
      <w:numPr>
        <w:numId w:val="4"/>
      </w:numPr>
      <w:tabs>
        <w:tab w:val="clear" w:pos="227"/>
        <w:tab w:val="clear" w:pos="454"/>
        <w:tab w:val="clear" w:pos="680"/>
      </w:tabs>
      <w:spacing w:after="240"/>
      <w:outlineLvl w:val="0"/>
    </w:pPr>
    <w:rPr>
      <w:rFonts w:eastAsia="DejaVu Sans"/>
    </w:rPr>
  </w:style>
  <w:style w:type="character" w:customStyle="1" w:styleId="LijstalineaChar">
    <w:name w:val="Lijstalinea Char"/>
    <w:basedOn w:val="Standaardalinea-lettertype"/>
    <w:link w:val="Lijstalinea"/>
    <w:uiPriority w:val="99"/>
    <w:rsid w:val="00847409"/>
    <w:rPr>
      <w:rFonts w:ascii="Verdana" w:hAnsi="Verdana" w:cs="Times New Roman"/>
      <w:sz w:val="18"/>
      <w:szCs w:val="24"/>
    </w:rPr>
  </w:style>
  <w:style w:type="paragraph" w:customStyle="1" w:styleId="Artikel">
    <w:name w:val="Artikel"/>
    <w:basedOn w:val="Standaard"/>
    <w:next w:val="broodtekst"/>
    <w:autoRedefine/>
    <w:uiPriority w:val="16"/>
    <w:rsid w:val="008353E9"/>
    <w:pPr>
      <w:numPr>
        <w:numId w:val="5"/>
      </w:numPr>
      <w:tabs>
        <w:tab w:val="left" w:pos="0"/>
      </w:tabs>
      <w:autoSpaceDE w:val="0"/>
      <w:adjustRightInd w:val="0"/>
      <w:spacing w:before="240" w:after="240" w:line="240" w:lineRule="atLeast"/>
      <w:ind w:left="0" w:hanging="1418"/>
      <w:textAlignment w:val="auto"/>
      <w:outlineLvl w:val="0"/>
    </w:pPr>
    <w:rPr>
      <w:rFonts w:cs="Times New Roman"/>
      <w:b/>
      <w:color w:val="auto"/>
    </w:rPr>
  </w:style>
  <w:style w:type="character" w:customStyle="1" w:styleId="Huisstijl-Rapportkoptekst">
    <w:name w:val="Huisstijl - Rapport koptekst"/>
    <w:basedOn w:val="Standaardalinea-lettertype"/>
    <w:uiPriority w:val="1"/>
    <w:rsid w:val="00847409"/>
    <w:rPr>
      <w:rFonts w:ascii="Verdana" w:hAnsi="Verdana"/>
      <w:sz w:val="13"/>
    </w:rPr>
  </w:style>
  <w:style w:type="character" w:styleId="Hyperlink">
    <w:name w:val="Hyperlink"/>
    <w:basedOn w:val="Standaardalinea-lettertype"/>
    <w:uiPriority w:val="99"/>
    <w:unhideWhenUsed/>
    <w:rsid w:val="008353E9"/>
    <w:rPr>
      <w:color w:val="0000FF" w:themeColor="hyperlink"/>
      <w:u w:val="single"/>
    </w:rPr>
  </w:style>
  <w:style w:type="character" w:customStyle="1" w:styleId="Kop1Char">
    <w:name w:val="Kop 1 Char"/>
    <w:basedOn w:val="Standaardalinea-lettertype"/>
    <w:link w:val="Kop1"/>
    <w:uiPriority w:val="9"/>
    <w:rsid w:val="00D257E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semiHidden/>
    <w:rsid w:val="00C1685B"/>
    <w:rPr>
      <w:rFonts w:asciiTheme="majorHAnsi" w:eastAsiaTheme="majorEastAsia" w:hAnsiTheme="majorHAnsi" w:cstheme="majorBidi"/>
      <w:color w:val="365F91" w:themeColor="accent1" w:themeShade="BF"/>
      <w:sz w:val="26"/>
      <w:szCs w:val="26"/>
    </w:rPr>
  </w:style>
  <w:style w:type="paragraph" w:customStyle="1" w:styleId="invullen">
    <w:name w:val="invullen"/>
    <w:basedOn w:val="Standaard"/>
    <w:qFormat/>
    <w:rsid w:val="00C1685B"/>
    <w:pPr>
      <w:autoSpaceDN/>
      <w:spacing w:after="200" w:line="264" w:lineRule="exact"/>
      <w:textAlignment w:val="auto"/>
    </w:pPr>
    <w:rPr>
      <w:rFonts w:eastAsia="Verdana" w:cs="Times New Roman"/>
      <w:i/>
      <w:color w:val="auto"/>
      <w:sz w:val="20"/>
      <w:szCs w:val="20"/>
    </w:rPr>
  </w:style>
  <w:style w:type="paragraph" w:styleId="Titel0">
    <w:name w:val="Title"/>
    <w:basedOn w:val="Standaard"/>
    <w:link w:val="TitelChar"/>
    <w:uiPriority w:val="10"/>
    <w:qFormat/>
    <w:rsid w:val="00A30434"/>
    <w:pPr>
      <w:autoSpaceDN/>
      <w:spacing w:after="200" w:line="264" w:lineRule="exact"/>
      <w:contextualSpacing/>
      <w:textAlignment w:val="auto"/>
    </w:pPr>
    <w:rPr>
      <w:rFonts w:ascii="Times New Roman" w:eastAsia="Verdana" w:hAnsi="Times New Roman" w:cs="Times New Roman"/>
      <w:b/>
      <w:color w:val="auto"/>
      <w:spacing w:val="5"/>
      <w:kern w:val="28"/>
      <w:sz w:val="28"/>
      <w:szCs w:val="20"/>
    </w:rPr>
  </w:style>
  <w:style w:type="character" w:customStyle="1" w:styleId="TitelChar">
    <w:name w:val="Titel Char"/>
    <w:basedOn w:val="Standaardalinea-lettertype"/>
    <w:link w:val="Titel0"/>
    <w:uiPriority w:val="10"/>
    <w:rsid w:val="00A30434"/>
    <w:rPr>
      <w:rFonts w:eastAsia="Verdana" w:cs="Times New Roman"/>
      <w:b/>
      <w:spacing w:val="5"/>
      <w:kern w:val="28"/>
      <w:sz w:val="28"/>
    </w:rPr>
  </w:style>
  <w:style w:type="paragraph" w:customStyle="1" w:styleId="toelichting">
    <w:name w:val="toelichting"/>
    <w:basedOn w:val="Standaard"/>
    <w:qFormat/>
    <w:rsid w:val="00C1685B"/>
    <w:pPr>
      <w:shd w:val="clear" w:color="auto" w:fill="BFBFBF"/>
      <w:autoSpaceDN/>
      <w:spacing w:after="200" w:line="264" w:lineRule="exact"/>
      <w:ind w:left="851" w:hanging="1985"/>
      <w:textAlignment w:val="auto"/>
    </w:pPr>
    <w:rPr>
      <w:rFonts w:eastAsia="Verdana" w:cs="Times New Roman"/>
      <w:i/>
      <w:color w:val="auto"/>
      <w:sz w:val="20"/>
      <w:szCs w:val="20"/>
    </w:rPr>
  </w:style>
  <w:style w:type="paragraph" w:customStyle="1" w:styleId="Default">
    <w:name w:val="Default"/>
    <w:rsid w:val="00C1685B"/>
    <w:pPr>
      <w:autoSpaceDE w:val="0"/>
      <w:adjustRightInd w:val="0"/>
      <w:textAlignment w:val="auto"/>
    </w:pPr>
    <w:rPr>
      <w:rFonts w:ascii="Arial" w:eastAsia="Calibri" w:hAnsi="Arial" w:cs="Arial"/>
      <w:color w:val="000000"/>
      <w:sz w:val="24"/>
      <w:szCs w:val="24"/>
    </w:rPr>
  </w:style>
  <w:style w:type="paragraph" w:customStyle="1" w:styleId="BOVK1">
    <w:name w:val="BOVK1"/>
    <w:basedOn w:val="Standaard"/>
    <w:next w:val="Standaard"/>
    <w:link w:val="BOVK1Char"/>
    <w:qFormat/>
    <w:rsid w:val="00C1685B"/>
    <w:pPr>
      <w:keepNext/>
      <w:autoSpaceDN/>
      <w:spacing w:before="360" w:after="100" w:afterAutospacing="1" w:line="264" w:lineRule="exact"/>
      <w:ind w:hanging="1151"/>
      <w:textAlignment w:val="auto"/>
    </w:pPr>
    <w:rPr>
      <w:rFonts w:eastAsia="Verdana" w:cs="Times New Roman"/>
      <w:b/>
      <w:color w:val="auto"/>
      <w:sz w:val="28"/>
      <w:szCs w:val="28"/>
    </w:rPr>
  </w:style>
  <w:style w:type="character" w:customStyle="1" w:styleId="BOVK1Char">
    <w:name w:val="BOVK1 Char"/>
    <w:basedOn w:val="Standaardalinea-lettertype"/>
    <w:link w:val="BOVK1"/>
    <w:rsid w:val="00C1685B"/>
    <w:rPr>
      <w:rFonts w:ascii="Verdana" w:eastAsia="Verdana" w:hAnsi="Verdana" w:cs="Times New Roman"/>
      <w:b/>
      <w:sz w:val="28"/>
      <w:szCs w:val="28"/>
    </w:rPr>
  </w:style>
  <w:style w:type="paragraph" w:styleId="Voetnoottekst">
    <w:name w:val="footnote text"/>
    <w:basedOn w:val="Standaard"/>
    <w:link w:val="VoetnoottekstChar"/>
    <w:uiPriority w:val="99"/>
    <w:semiHidden/>
    <w:unhideWhenUsed/>
    <w:rsid w:val="00C1685B"/>
    <w:pPr>
      <w:autoSpaceDN/>
      <w:spacing w:line="240" w:lineRule="auto"/>
      <w:textAlignment w:val="auto"/>
    </w:pPr>
    <w:rPr>
      <w:rFonts w:eastAsia="Verdana" w:cs="Times New Roman"/>
      <w:color w:val="auto"/>
      <w:sz w:val="20"/>
      <w:szCs w:val="20"/>
    </w:rPr>
  </w:style>
  <w:style w:type="character" w:customStyle="1" w:styleId="VoetnoottekstChar">
    <w:name w:val="Voetnoottekst Char"/>
    <w:basedOn w:val="Standaardalinea-lettertype"/>
    <w:link w:val="Voetnoottekst"/>
    <w:uiPriority w:val="99"/>
    <w:semiHidden/>
    <w:rsid w:val="00C1685B"/>
    <w:rPr>
      <w:rFonts w:ascii="Verdana" w:eastAsia="Verdana" w:hAnsi="Verdana" w:cs="Times New Roman"/>
    </w:rPr>
  </w:style>
  <w:style w:type="character" w:styleId="Voetnootmarkering">
    <w:name w:val="footnote reference"/>
    <w:basedOn w:val="Standaardalinea-lettertype"/>
    <w:uiPriority w:val="99"/>
    <w:semiHidden/>
    <w:unhideWhenUsed/>
    <w:rsid w:val="00C1685B"/>
    <w:rPr>
      <w:vertAlign w:val="superscript"/>
    </w:rPr>
  </w:style>
  <w:style w:type="character" w:styleId="Verwijzingopmerking">
    <w:name w:val="annotation reference"/>
    <w:basedOn w:val="Standaardalinea-lettertype"/>
    <w:uiPriority w:val="99"/>
    <w:semiHidden/>
    <w:unhideWhenUsed/>
    <w:rsid w:val="00313E5F"/>
    <w:rPr>
      <w:sz w:val="16"/>
      <w:szCs w:val="16"/>
    </w:rPr>
  </w:style>
  <w:style w:type="paragraph" w:styleId="Tekstopmerking">
    <w:name w:val="annotation text"/>
    <w:basedOn w:val="Standaard"/>
    <w:link w:val="TekstopmerkingChar"/>
    <w:uiPriority w:val="99"/>
    <w:semiHidden/>
    <w:unhideWhenUsed/>
    <w:rsid w:val="00313E5F"/>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13E5F"/>
    <w:rPr>
      <w:rFonts w:ascii="Arial" w:hAnsi="Arial"/>
      <w:color w:val="000000"/>
    </w:rPr>
  </w:style>
  <w:style w:type="paragraph" w:styleId="Onderwerpvanopmerking">
    <w:name w:val="annotation subject"/>
    <w:basedOn w:val="Tekstopmerking"/>
    <w:next w:val="Tekstopmerking"/>
    <w:link w:val="OnderwerpvanopmerkingChar"/>
    <w:uiPriority w:val="99"/>
    <w:semiHidden/>
    <w:unhideWhenUsed/>
    <w:rsid w:val="00313E5F"/>
    <w:rPr>
      <w:b/>
      <w:bCs/>
    </w:rPr>
  </w:style>
  <w:style w:type="character" w:customStyle="1" w:styleId="OnderwerpvanopmerkingChar">
    <w:name w:val="Onderwerp van opmerking Char"/>
    <w:basedOn w:val="TekstopmerkingChar"/>
    <w:link w:val="Onderwerpvanopmerking"/>
    <w:uiPriority w:val="99"/>
    <w:semiHidden/>
    <w:rsid w:val="00313E5F"/>
    <w:rPr>
      <w:rFonts w:ascii="Arial" w:hAnsi="Arial"/>
      <w:b/>
      <w:bCs/>
      <w:color w:val="000000"/>
    </w:rPr>
  </w:style>
  <w:style w:type="paragraph" w:styleId="Revisie">
    <w:name w:val="Revision"/>
    <w:hidden/>
    <w:uiPriority w:val="99"/>
    <w:semiHidden/>
    <w:rsid w:val="001B4602"/>
    <w:pPr>
      <w:autoSpaceDN/>
      <w:textAlignment w:val="auto"/>
    </w:pPr>
    <w:rPr>
      <w:rFonts w:ascii="Arial" w:hAnsi="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mmelr.AD\AppData\Local\Microsoft\Windows\Temporary%20Internet%20Files\Content.IE5\XU83Q706\Rap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CAC4C7621F4312A4BF18000C7844BF"/>
        <w:category>
          <w:name w:val="Algemeen"/>
          <w:gallery w:val="placeholder"/>
        </w:category>
        <w:types>
          <w:type w:val="bbPlcHdr"/>
        </w:types>
        <w:behaviors>
          <w:behavior w:val="content"/>
        </w:behaviors>
        <w:guid w:val="{D3DF4F68-33C7-411D-983A-4C04F70E9468}"/>
      </w:docPartPr>
      <w:docPartBody>
        <w:p w:rsidR="006A0270" w:rsidRDefault="006A0270" w:rsidP="006A0270">
          <w:pPr>
            <w:pStyle w:val="CACAC4C7621F4312A4BF18000C7844BF"/>
          </w:pPr>
          <w:r w:rsidRPr="007E1719">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jaVu Sans">
    <w:altName w:val="Arial"/>
    <w:charset w:val="00"/>
    <w:family w:val="swiss"/>
    <w:pitch w:val="variable"/>
    <w:sig w:usb0="E7000EFF" w:usb1="5200FDFF" w:usb2="0A242021" w:usb3="00000000" w:csb0="000001BF" w:csb1="00000000"/>
  </w:font>
  <w:font w:name="Verdana">
    <w:altName w:val="Verdana"/>
    <w:panose1 w:val="020B0604030504040204"/>
    <w:charset w:val="00"/>
    <w:family w:val="swiss"/>
    <w:pitch w:val="variable"/>
    <w:sig w:usb0="A00006FF" w:usb1="4000205B" w:usb2="00000010" w:usb3="00000000" w:csb0="0000019F" w:csb1="00000000"/>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amp;W Syntax (Adobe)">
    <w:altName w:val="Calibri"/>
    <w:charset w:val="00"/>
    <w:family w:val="swiss"/>
    <w:pitch w:val="variable"/>
    <w:sig w:usb0="A000000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0270"/>
    <w:rsid w:val="00267884"/>
    <w:rsid w:val="00402F18"/>
    <w:rsid w:val="0040500A"/>
    <w:rsid w:val="006A0270"/>
    <w:rsid w:val="006D73A7"/>
    <w:rsid w:val="00B453E4"/>
    <w:rsid w:val="00B75AD5"/>
    <w:rsid w:val="00BF5893"/>
    <w:rsid w:val="00D603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60368"/>
    <w:rPr>
      <w:color w:val="808080"/>
    </w:rPr>
  </w:style>
  <w:style w:type="paragraph" w:customStyle="1" w:styleId="CACAC4C7621F4312A4BF18000C7844BF">
    <w:name w:val="CACAC4C7621F4312A4BF18000C7844BF"/>
    <w:rsid w:val="006A02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VW Document Vertrouwelijk VG" ma:contentTypeID="0x0101009F1BE41D2C6BAF42A89EA2122F2080EE0400A233A1E42650234B9C9172D8DCEE8459" ma:contentTypeVersion="37" ma:contentTypeDescription="" ma:contentTypeScope="" ma:versionID="b3b6117090a62e48ab8e3430be29f70e">
  <xsd:schema xmlns:xsd="http://www.w3.org/2001/XMLSchema" xmlns:xs="http://www.w3.org/2001/XMLSchema" xmlns:p="http://schemas.microsoft.com/office/2006/metadata/properties" xmlns:ns2="85fd2de6-efe3-407c-adfa-d9dd98fb8757" xmlns:ns3="8ed532e5-1d7f-4e59-9248-3a17f8cb94fc" xmlns:ns4="c0f98594-0edc-493e-a4a9-d940e61a74e3" xmlns:ns5="28d9e0d7-874c-4a55-8679-f94d4c5a63de" xmlns:ns6="dc5ed52f-fa24-4691-be98-028e694c9b4b" xmlns:ns7="13dee9d2-82d6-43e9-8ef8-7933687a25c7" xmlns:ns8="34ee4ce5-3c84-46b0-85e0-5e20f73f09ef" targetNamespace="http://schemas.microsoft.com/office/2006/metadata/properties" ma:root="true" ma:fieldsID="45596a19ba36fd3ccd6204eee17b8656" ns2:_="" ns3:_="" ns4:_="" ns5:_="" ns6:_="" ns7:_="" ns8:_="">
    <xsd:import namespace="85fd2de6-efe3-407c-adfa-d9dd98fb8757"/>
    <xsd:import namespace="8ed532e5-1d7f-4e59-9248-3a17f8cb94fc"/>
    <xsd:import namespace="c0f98594-0edc-493e-a4a9-d940e61a74e3"/>
    <xsd:import namespace="28d9e0d7-874c-4a55-8679-f94d4c5a63de"/>
    <xsd:import namespace="dc5ed52f-fa24-4691-be98-028e694c9b4b"/>
    <xsd:import namespace="13dee9d2-82d6-43e9-8ef8-7933687a25c7"/>
    <xsd:import namespace="34ee4ce5-3c84-46b0-85e0-5e20f73f09ef"/>
    <xsd:element name="properties">
      <xsd:complexType>
        <xsd:sequence>
          <xsd:element name="documentManagement">
            <xsd:complexType>
              <xsd:all>
                <xsd:element ref="ns2:DocumentensoortVertrouwelijkVG"/>
                <xsd:element ref="ns3:DocumentgroepVG"/>
                <xsd:element ref="ns4:Documentstatus" minOccurs="0"/>
                <xsd:element ref="ns4:PartijHVW"/>
                <xsd:element ref="ns4:ProjectFaseHVW"/>
                <xsd:element ref="ns2:DisciplineVG" minOccurs="0"/>
                <xsd:element ref="ns2:DeelprojectGOB" minOccurs="0"/>
                <xsd:element ref="ns2:DeelfaseGOB" minOccurs="0"/>
                <xsd:element ref="ns2:Dossier" minOccurs="0"/>
                <xsd:element ref="ns5:DocumentDatumHVW" minOccurs="0"/>
                <xsd:element ref="ns5:OpmerkingBijDocumentHVW" minOccurs="0"/>
                <xsd:element ref="ns5:KenmerkDerdenHVW" minOccurs="0"/>
                <xsd:element ref="ns4:BouwnummerHVW" minOccurs="0"/>
                <xsd:element ref="ns4:PublicatiesetHVW" minOccurs="0"/>
                <xsd:element ref="ns2:Publicerennaarpartij" minOccurs="0"/>
                <xsd:element ref="ns6:Publiceren" minOccurs="0"/>
                <xsd:element ref="ns4:BouwdeelHVW" minOccurs="0"/>
                <xsd:element ref="ns2:DocumentgroepVertrouwelijkVG" minOccurs="0"/>
                <xsd:element ref="ns5:DatumVVUHVW" minOccurs="0"/>
                <xsd:element ref="ns2:Publicerennaarpartij_x003a_Id" minOccurs="0"/>
                <xsd:element ref="ns6:PublicatieFolderAangemaakt" minOccurs="0"/>
                <xsd:element ref="ns5:ReactiedatumOGHVW" minOccurs="0"/>
                <xsd:element ref="ns5:UitersteIndiendatumOGHVW" minOccurs="0"/>
                <xsd:element ref="ns5:MijlpaaldDatumHVW" minOccurs="0"/>
                <xsd:element ref="ns5:NaamOudHVW" minOccurs="0"/>
                <xsd:element ref="ns7:Revisiedatum" minOccurs="0"/>
                <xsd:element ref="ns5:StatusInAanvraagExternHVW" minOccurs="0"/>
                <xsd:element ref="ns5:DatumVerzondenHVW" minOccurs="0"/>
                <xsd:element ref="ns5:DatumOntvangenHVW" minOccurs="0"/>
                <xsd:element ref="ns5:RevisieHVW" minOccurs="0"/>
                <xsd:element ref="ns5:DocnrHVW" minOccurs="0"/>
                <xsd:element ref="ns5:OpleverdossierHVW" minOccurs="0"/>
                <xsd:element ref="ns7:Revisienummer" minOccurs="0"/>
                <xsd:element ref="ns5:VoorgaandeRevisieHVW" minOccurs="0"/>
                <xsd:element ref="ns5:ReactieOGHVW" minOccurs="0"/>
                <xsd:element ref="ns4:VerdiepingHVW" minOccurs="0"/>
                <xsd:element ref="ns3:MediaServiceMetadata" minOccurs="0"/>
                <xsd:element ref="ns3:MediaServiceFastMetadata" minOccurs="0"/>
                <xsd:element ref="ns8:SharedWithUsers" minOccurs="0"/>
                <xsd:element ref="ns8:SharedWithDetail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d2de6-efe3-407c-adfa-d9dd98fb8757" elementFormDefault="qualified">
    <xsd:import namespace="http://schemas.microsoft.com/office/2006/documentManagement/types"/>
    <xsd:import namespace="http://schemas.microsoft.com/office/infopath/2007/PartnerControls"/>
    <xsd:element name="DocumentensoortVertrouwelijkVG" ma:index="1" ma:displayName="Documentsoort" ma:description="Document soort VG" ma:list="{22d4d174-10f9-499c-b47e-d4d503992666}" ma:internalName="DocumentensoortVertrouwelijkVG" ma:readOnly="false" ma:showField="Title" ma:web="85fd2de6-efe3-407c-adfa-d9dd98fb8757">
      <xsd:simpleType>
        <xsd:restriction base="dms:Lookup"/>
      </xsd:simpleType>
    </xsd:element>
    <xsd:element name="DisciplineVG" ma:index="6" nillable="true" ma:displayName="Discipline" ma:description="Kies hier 1 discipline . Dat kan bijvoorbeeld een afdeling zijn binnen organisatie." ma:list="{6b080761-c647-4ba2-abd2-75f65e09f25b}" ma:internalName="DisciplineVG" ma:readOnly="false" ma:showField="Title" ma:web="85fd2de6-efe3-407c-adfa-d9dd98fb8757">
      <xsd:simpleType>
        <xsd:restriction base="dms:Lookup"/>
      </xsd:simpleType>
    </xsd:element>
    <xsd:element name="DeelprojectGOB" ma:index="7" nillable="true" ma:displayName="Deelproject GOB" ma:description="Kies hier 1 of meerdere Deelprojecten waar je dit document aan wilt koppelen" ma:list="{182e2d9e-ef29-45a9-a838-58a0c8cc2eb1}" ma:internalName="DeelprojectGOB" ma:readOnly="false" ma:showField="Title" ma:web="85fd2de6-efe3-407c-adfa-d9dd98fb8757">
      <xsd:simpleType>
        <xsd:restriction base="dms:Lookup"/>
      </xsd:simpleType>
    </xsd:element>
    <xsd:element name="DeelfaseGOB" ma:index="8" nillable="true" ma:displayName="Deelfase GOB" ma:description="Deelfase voor het GOB bedrijf." ma:format="Dropdown" ma:internalName="DeelfaseGOB" ma:readOnly="false">
      <xsd:simpleType>
        <xsd:restriction base="dms:Choice">
          <xsd:enumeration value="Voorbelasting"/>
          <xsd:enumeration value="Sloop"/>
          <xsd:enumeration value="Sanering"/>
          <xsd:enumeration value="Bouwrijp maken"/>
          <xsd:enumeration value="Woonrijp maken"/>
        </xsd:restriction>
      </xsd:simpleType>
    </xsd:element>
    <xsd:element name="Dossier" ma:index="9" nillable="true" ma:displayName="Dossier" ma:description="Kies dossier waartoe document behoort. Achteraf de standaard dossiernaam van het dossier aanpassen." ma:list="{6ba341e5-2de9-47d9-8ef1-87ff7e635054}" ma:internalName="Dossier" ma:readOnly="false" ma:showField="Title" ma:web="85fd2de6-efe3-407c-adfa-d9dd98fb8757">
      <xsd:simpleType>
        <xsd:restriction base="dms:Lookup"/>
      </xsd:simpleType>
    </xsd:element>
    <xsd:element name="Publicerennaarpartij" ma:index="15" nillable="true" ma:displayName="Publiceren naar partij" ma:description="Dit is de naam van de externe goedkeurende instantie. Geef ook naam, datum etc mee. &#10;Wordt gebruikt i.c.m. 'Status in Aanvraag Extern'" ma:list="{55a4c75b-8917-4b6f-af74-2e8e59a7defc}" ma:internalName="Publicerennaarpartij" ma:readOnly="false" ma:showField="Title" ma:web="85fd2de6-efe3-407c-adfa-d9dd98fb8757">
      <xsd:complexType>
        <xsd:complexContent>
          <xsd:extension base="dms:MultiChoiceLookup">
            <xsd:sequence>
              <xsd:element name="Value" type="dms:Lookup" maxOccurs="unbounded" minOccurs="0" nillable="true"/>
            </xsd:sequence>
          </xsd:extension>
        </xsd:complexContent>
      </xsd:complexType>
    </xsd:element>
    <xsd:element name="DocumentgroepVertrouwelijkVG" ma:index="18" nillable="true" ma:displayName="Documentgroep" ma:description="Document Groep VG" ma:list="{fcb3e265-234e-4905-a870-f8faadd8c9f7}" ma:internalName="DocumentgroepVertrouwelijkVG" ma:readOnly="false" ma:showField="Title" ma:web="85fd2de6-efe3-407c-adfa-d9dd98fb8757">
      <xsd:simpleType>
        <xsd:restriction base="dms:Lookup"/>
      </xsd:simpleType>
    </xsd:element>
    <xsd:element name="Publicerennaarpartij_x003a_Id" ma:index="20" nillable="true" ma:displayName="Publicerennaarpartij:Id" ma:list="{55a4c75b-8917-4b6f-af74-2e8e59a7defc}" ma:internalName="Publicerennaarpartij_x003A_Id" ma:readOnly="false" ma:showField="ID" ma:web="85fd2de6-efe3-407c-adfa-d9dd98fb87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d532e5-1d7f-4e59-9248-3a17f8cb94fc" elementFormDefault="qualified">
    <xsd:import namespace="http://schemas.microsoft.com/office/2006/documentManagement/types"/>
    <xsd:import namespace="http://schemas.microsoft.com/office/infopath/2007/PartnerControls"/>
    <xsd:element name="DocumentgroepVG" ma:index="2" ma:displayName="Documentgroep" ma:description="Documentgroep VG" ma:list="{483b02f0-6503-4384-b8d5-46ab68369d9e}" ma:internalName="DocumentgroepVG" ma:readOnly="false" ma:showField="Title">
      <xsd:simpleType>
        <xsd:restriction base="dms:Lookup"/>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DateTaken" ma:index="48" nillable="true" ma:displayName="MediaServiceDateTaken" ma:hidden="true" ma:internalName="MediaServiceDateTaken" ma:readOnly="true">
      <xsd:simpleType>
        <xsd:restriction base="dms:Text"/>
      </xsd:simpleType>
    </xsd:element>
    <xsd:element name="MediaServiceAutoTags" ma:index="49" nillable="true" ma:displayName="Tags" ma:internalName="MediaServiceAutoTags" ma:readOnly="true">
      <xsd:simpleType>
        <xsd:restriction base="dms:Text"/>
      </xsd:simpleType>
    </xsd:element>
    <xsd:element name="MediaServiceGenerationTime" ma:index="50" nillable="true" ma:displayName="MediaServiceGenerationTime" ma:hidden="true" ma:internalName="MediaServiceGenerationTime" ma:readOnly="true">
      <xsd:simpleType>
        <xsd:restriction base="dms:Text"/>
      </xsd:simpleType>
    </xsd:element>
    <xsd:element name="MediaServiceEventHashCode" ma:index="5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f98594-0edc-493e-a4a9-d940e61a74e3" elementFormDefault="qualified">
    <xsd:import namespace="http://schemas.microsoft.com/office/2006/documentManagement/types"/>
    <xsd:import namespace="http://schemas.microsoft.com/office/infopath/2007/PartnerControls"/>
    <xsd:element name="Documentstatus" ma:index="3" nillable="true" ma:displayName="Documentstatus" ma:default="Concept" ma:description="Deze status wordt handmatig omgezet. &#10;Omzetten naar status 'Definitief' alleen door Heijmans medewerkers.  &#10;Vervallen = Contractueel vervallen maar blijft gearchiveerd.&#10;Te verwijderen = Document wordt verwijderd uit het systeem." ma:format="Dropdown" ma:internalName="Documentstatus" ma:readOnly="false">
      <xsd:simpleType>
        <xsd:restriction base="dms:Choice">
          <xsd:enumeration value="Concept"/>
          <xsd:enumeration value="Versie met commentaar"/>
          <xsd:enumeration value="Definitief"/>
          <xsd:enumeration value="Vervallen"/>
          <xsd:enumeration value="Te verwijderen"/>
        </xsd:restriction>
      </xsd:simpleType>
    </xsd:element>
    <xsd:element name="PartijHVW" ma:index="4" ma:displayName="Partij" ma:description="Kies hier de auteur of leverende partij van het document.&#10;&#10;Dit is een keuzelijst die wordt onderhouden door de documentcontroller. Partijen maken deel uit van de groep die toegang heeft tot 'Project Samenwerking'. Hierin zitten onderaannemers, adviseurs en andere partijen. Ook Heijmans Woningbouw is een partij." ma:list="{847a5571-656f-4f2b-a85a-eef0596e577b}" ma:internalName="PartijHVW" ma:readOnly="false" ma:showField="Title" ma:web="85fd2de6-efe3-407c-adfa-d9dd98fb8757">
      <xsd:simpleType>
        <xsd:restriction base="dms:Lookup"/>
      </xsd:simpleType>
    </xsd:element>
    <xsd:element name="ProjectFaseHVW" ma:index="5" ma:displayName="Project Fase" ma:list="{a7e75658-4551-4acf-960d-da2acc2bfa26}" ma:internalName="ProjectFaseHVW" ma:readOnly="false" ma:showField="Title" ma:web="85fd2de6-efe3-407c-adfa-d9dd98fb8757">
      <xsd:simpleType>
        <xsd:restriction base="dms:Lookup"/>
      </xsd:simpleType>
    </xsd:element>
    <xsd:element name="BouwnummerHVW" ma:index="13" nillable="true" ma:displayName="Bouwnummer" ma:list="{6bc882b7-befe-4f2c-ad40-c215e1b5b55c}" ma:internalName="BouwnummerHVW" ma:readOnly="false" ma:showField="Title" ma:web="85fd2de6-efe3-407c-adfa-d9dd98fb8757">
      <xsd:simpleType>
        <xsd:restriction base="dms:Lookup"/>
      </xsd:simpleType>
    </xsd:element>
    <xsd:element name="PublicatiesetHVW" ma:index="14" nillable="true" ma:displayName="Publicatieset" ma:description="Kies hier een publicatieset die is aangemaakt door de HWO-Projectteam. Naar deze set worden de geselecteerde Definitieve documenten gepubliceerd in PDF in de Publicatie bibliotheek." ma:list="{3cc56a04-3b41-43b5-b3ab-327411dd0a5b}" ma:internalName="PublicatiesetHVW" ma:readOnly="false" ma:showField="Title" ma:web="85fd2de6-efe3-407c-adfa-d9dd98fb8757">
      <xsd:simpleType>
        <xsd:restriction base="dms:Lookup"/>
      </xsd:simpleType>
    </xsd:element>
    <xsd:element name="BouwdeelHVW" ma:index="17" nillable="true" ma:displayName="Bouwdeel" ma:list="919d2beb-3dd9-408b-9ffa-a3c9ae1b22ed" ma:internalName="BouwdeelHVW" ma:readOnly="false" ma:showField="Title" ma:web="{85fd2de6-efe3-407c-adfa-d9dd98fb8757}">
      <xsd:simpleType>
        <xsd:restriction base="dms:Lookup"/>
      </xsd:simpleType>
    </xsd:element>
    <xsd:element name="VerdiepingHVW" ma:index="43" nillable="true" ma:displayName="Verdieping" ma:hidden="true" ma:list="{82a4dffc-90bd-450d-9aef-1e967f4a4961}" ma:internalName="VerdiepingHVW" ma:readOnly="false" ma:showField="Title" ma:web="85fd2de6-efe3-407c-adfa-d9dd98fb8757">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8d9e0d7-874c-4a55-8679-f94d4c5a63de" elementFormDefault="qualified">
    <xsd:import namespace="http://schemas.microsoft.com/office/2006/documentManagement/types"/>
    <xsd:import namespace="http://schemas.microsoft.com/office/infopath/2007/PartnerControls"/>
    <xsd:element name="DocumentDatumHVW" ma:index="10" nillable="true" ma:displayName="Document Datum" ma:description="Dit is de datum die op het document of contract staat." ma:format="DateOnly" ma:internalName="DocumentDatumHVW" ma:readOnly="false">
      <xsd:simpleType>
        <xsd:restriction base="dms:DateTime"/>
      </xsd:simpleType>
    </xsd:element>
    <xsd:element name="OpmerkingBijDocumentHVW" ma:index="11" nillable="true" ma:displayName="Opmerking bij Document" ma:description="Ter vrije gebruik. Informatie kan worden getoond in de views. &#10;Zet hier bijvoorbeeld het PO-nummer 45xx of andere relevante informatie over het document." ma:internalName="OpmerkingBijDocumentHVW" ma:readOnly="false">
      <xsd:simpleType>
        <xsd:restriction base="dms:Note">
          <xsd:maxLength value="255"/>
        </xsd:restriction>
      </xsd:simpleType>
    </xsd:element>
    <xsd:element name="KenmerkDerdenHVW" ma:index="12" nillable="true" ma:displayName="Kenmerk Derden" ma:description="Hier kan bijvoorbeeld een extern referentienummer worden ingevuld." ma:internalName="KenmerkDerdenHVW" ma:readOnly="false">
      <xsd:simpleType>
        <xsd:restriction base="dms:Text">
          <xsd:maxLength value="255"/>
        </xsd:restriction>
      </xsd:simpleType>
    </xsd:element>
    <xsd:element name="DatumVVUHVW" ma:index="19" nillable="true" ma:displayName="Datum VVU" ma:description="Datum wanneer Vrij Voor Uitvoering" ma:format="DateOnly" ma:hidden="true" ma:internalName="DatumVVUHVW" ma:readOnly="false">
      <xsd:simpleType>
        <xsd:restriction base="dms:DateTime"/>
      </xsd:simpleType>
    </xsd:element>
    <xsd:element name="ReactiedatumOGHVW" ma:index="22" nillable="true" ma:displayName="Reactiedatum OG" ma:format="DateOnly" ma:hidden="true" ma:internalName="ReactiedatumOGHVW" ma:readOnly="false">
      <xsd:simpleType>
        <xsd:restriction base="dms:DateTime"/>
      </xsd:simpleType>
    </xsd:element>
    <xsd:element name="UitersteIndiendatumOGHVW" ma:index="23" nillable="true" ma:displayName="Uiterste Indiendatum OG" ma:format="DateOnly" ma:hidden="true" ma:internalName="UitersteIndiendatumOGHVW" ma:readOnly="false">
      <xsd:simpleType>
        <xsd:restriction base="dms:DateTime"/>
      </xsd:simpleType>
    </xsd:element>
    <xsd:element name="MijlpaaldDatumHVW" ma:index="24" nillable="true" ma:displayName="Mijlpaal Datum" ma:format="DateOnly" ma:hidden="true" ma:internalName="MijlpaaldDatumHVW" ma:readOnly="false">
      <xsd:simpleType>
        <xsd:restriction base="dms:DateTime"/>
      </xsd:simpleType>
    </xsd:element>
    <xsd:element name="NaamOudHVW" ma:index="25" nillable="true" ma:displayName="Naam Oud" ma:hidden="true" ma:internalName="NaamOudHVW" ma:readOnly="false">
      <xsd:simpleType>
        <xsd:restriction base="dms:Text">
          <xsd:maxLength value="255"/>
        </xsd:restriction>
      </xsd:simpleType>
    </xsd:element>
    <xsd:element name="StatusInAanvraagExternHVW" ma:index="27" nillable="true" ma:displayName="Status In Aanvraag Extern" ma:default="Nee" ma:description="Bij 'Ja' kies dan ook de externe partij en de vermeld contactpersoon en datum. &#10;Bij 'Nee', dan is de aanvraagproces  wel van toepassing, maar nog niet in gestart. Alle andere gevallen zijn (nvt)." ma:format="Dropdown" ma:hidden="true" ma:internalName="StatusInAanvraagExternHVW" ma:readOnly="false">
      <xsd:simpleType>
        <xsd:restriction base="dms:Choice">
          <xsd:enumeration value="(nvt)"/>
          <xsd:enumeration value="Ja"/>
          <xsd:enumeration value="Nee"/>
        </xsd:restriction>
      </xsd:simpleType>
    </xsd:element>
    <xsd:element name="DatumVerzondenHVW" ma:index="28" nillable="true" ma:displayName="Datum Verzonden" ma:format="DateOnly" ma:hidden="true" ma:internalName="DatumVerzondenHVW" ma:readOnly="false">
      <xsd:simpleType>
        <xsd:restriction base="dms:DateTime"/>
      </xsd:simpleType>
    </xsd:element>
    <xsd:element name="DatumOntvangenHVW" ma:index="29" nillable="true" ma:displayName="Datum Ontv angen" ma:format="DateOnly" ma:hidden="true" ma:internalName="DatumOntvangenHVW" ma:readOnly="false">
      <xsd:simpleType>
        <xsd:restriction base="dms:DateTime"/>
      </xsd:simpleType>
    </xsd:element>
    <xsd:element name="RevisieHVW" ma:index="30" nillable="true" ma:displayName="Revisie" ma:default="0" ma:description="Voer hier de versie/revisienummer in. Verplicht veld met default waarde is &quot;0&quot;. &#10;Dit revisienummer is o.a. van belang voor QR-stempel. Na aanpassing van een tekening dient waarde te worden opgehoogd met 1. Voor het QR-stempel waar &gt;0." ma:hidden="true" ma:internalName="RevisieHVW" ma:readOnly="false" ma:percentage="FALSE">
      <xsd:simpleType>
        <xsd:restriction base="dms:Number"/>
      </xsd:simpleType>
    </xsd:element>
    <xsd:element name="DocnrHVW" ma:index="34" nillable="true" ma:displayName="Doc-nr" ma:description="Document number automatically filled by Flow" ma:hidden="true" ma:internalName="DocnrHVW" ma:readOnly="false">
      <xsd:simpleType>
        <xsd:restriction base="dms:Text">
          <xsd:maxLength value="255"/>
        </xsd:restriction>
      </xsd:simpleType>
    </xsd:element>
    <xsd:element name="OpleverdossierHVW" ma:index="35" nillable="true" ma:displayName="Opleverdossier" ma:default="Nee" ma:description="Indien 'Ja', dan filteren op opleverdossier. &#10;Indien 'Nee', dan niet opnemen (default) in opleverdossier. &#10;Indien 'n.t.b.' dan in later stadium invullen. op te kunnen filteren." ma:format="Dropdown" ma:hidden="true" ma:internalName="OpleverdossierHVW" ma:readOnly="false">
      <xsd:simpleType>
        <xsd:union memberTypes="dms:Text">
          <xsd:simpleType>
            <xsd:restriction base="dms:Choice">
              <xsd:enumeration value="Ja"/>
              <xsd:enumeration value="Nee"/>
              <xsd:enumeration value="N.t.b."/>
            </xsd:restriction>
          </xsd:simpleType>
        </xsd:union>
      </xsd:simpleType>
    </xsd:element>
    <xsd:element name="VoorgaandeRevisieHVW" ma:index="40" nillable="true" ma:displayName="VoorgaandeRevisie" ma:default="0" ma:hidden="true" ma:internalName="VoorgaandeRevisieHVW" ma:readOnly="false">
      <xsd:simpleType>
        <xsd:restriction base="dms:Text">
          <xsd:maxLength value="255"/>
        </xsd:restriction>
      </xsd:simpleType>
    </xsd:element>
    <xsd:element name="ReactieOGHVW" ma:index="41" nillable="true" ma:displayName="Reactie OG" ma:format="Dropdown" ma:hidden="true" ma:internalName="ReactieOGHVW" ma:readOnly="false">
      <xsd:simpleType>
        <xsd:restriction base="dms:Choice">
          <xsd:enumeration value="In Behandeling"/>
          <xsd:enumeration value="Geaccepteerd"/>
          <xsd:enumeration value="Niet geaccepteerd"/>
          <xsd:enumeration value="Geen bezwaar (er zijn geen negatieve bevindingen)"/>
          <xsd:enumeration value="Bezwaar (er zijn negatieve bevindingen)"/>
          <xsd:enumeration value="Toetstermijn verlopen (document mag contractueel gebruikt worden)"/>
          <xsd:enumeration value="Niet van toepassing"/>
        </xsd:restriction>
      </xsd:simpleType>
    </xsd:element>
  </xsd:schema>
  <xsd:schema xmlns:xsd="http://www.w3.org/2001/XMLSchema" xmlns:xs="http://www.w3.org/2001/XMLSchema" xmlns:dms="http://schemas.microsoft.com/office/2006/documentManagement/types" xmlns:pc="http://schemas.microsoft.com/office/infopath/2007/PartnerControls" targetNamespace="dc5ed52f-fa24-4691-be98-028e694c9b4b" elementFormDefault="qualified">
    <xsd:import namespace="http://schemas.microsoft.com/office/2006/documentManagement/types"/>
    <xsd:import namespace="http://schemas.microsoft.com/office/infopath/2007/PartnerControls"/>
    <xsd:element name="Publiceren" ma:index="16" nillable="true" ma:displayName="Publiceren naar set" ma:default="0" ma:description="Geeft aan of het document gepubliceerd moet worden naar de publicatie folder" ma:internalName="Publiceren" ma:readOnly="false">
      <xsd:simpleType>
        <xsd:restriction base="dms:Boolean"/>
      </xsd:simpleType>
    </xsd:element>
    <xsd:element name="PublicatieFolderAangemaakt" ma:index="21" nillable="true" ma:displayName="PublicatieFolderAangemaakt" ma:default="0" ma:description="Geeft aan of  Externe Partij subfolder is aangemaakt in Publicatie OG" ma:internalName="PublicatieFolderAangemaak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dee9d2-82d6-43e9-8ef8-7933687a25c7" elementFormDefault="qualified">
    <xsd:import namespace="http://schemas.microsoft.com/office/2006/documentManagement/types"/>
    <xsd:import namespace="http://schemas.microsoft.com/office/infopath/2007/PartnerControls"/>
    <xsd:element name="Revisiedatum" ma:index="26" nillable="true" ma:displayName="Revisiedatum" ma:format="DateOnly" ma:hidden="true" ma:internalName="Revisiedatum" ma:readOnly="false">
      <xsd:simpleType>
        <xsd:restriction base="dms:DateTime"/>
      </xsd:simpleType>
    </xsd:element>
    <xsd:element name="Revisienummer" ma:index="39" nillable="true" ma:displayName="Revisienummer" ma:decimals="2" ma:default="0" ma:hidden="true" ma:internalName="Revisienummer" ma:readOnly="false"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4ee4ce5-3c84-46b0-85e0-5e20f73f09ef" elementFormDefault="qualified">
    <xsd:import namespace="http://schemas.microsoft.com/office/2006/documentManagement/types"/>
    <xsd:import namespace="http://schemas.microsoft.com/office/infopath/2007/PartnerControls"/>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DocumentensoortVertrouwelijkVG xmlns="85fd2de6-efe3-407c-adfa-d9dd98fb8757">2</DocumentensoortVertrouwelijkVG>
    <DatumVVUHVW xmlns="28d9e0d7-874c-4a55-8679-f94d4c5a63de" xsi:nil="true"/>
    <PublicatieFolderAangemaakt xmlns="dc5ed52f-fa24-4691-be98-028e694c9b4b">false</PublicatieFolderAangemaakt>
    <DatumVerzondenHVW xmlns="28d9e0d7-874c-4a55-8679-f94d4c5a63de" xsi:nil="true"/>
    <DocumentDatumHVW xmlns="28d9e0d7-874c-4a55-8679-f94d4c5a63de" xsi:nil="true"/>
    <PublicatiesetHVW xmlns="c0f98594-0edc-493e-a4a9-d940e61a74e3" xsi:nil="true"/>
    <Dossier xmlns="85fd2de6-efe3-407c-adfa-d9dd98fb8757">17</Dossier>
    <PartijHVW xmlns="c0f98594-0edc-493e-a4a9-d940e61a74e3">36</PartijHVW>
    <ProjectFaseHVW xmlns="c0f98594-0edc-493e-a4a9-d940e61a74e3">3</ProjectFaseHVW>
    <DocumentgroepVertrouwelijkVG xmlns="85fd2de6-efe3-407c-adfa-d9dd98fb8757" xsi:nil="true"/>
    <Revisiedatum xmlns="13dee9d2-82d6-43e9-8ef8-7933687a25c7" xsi:nil="true"/>
    <BouwnummerHVW xmlns="c0f98594-0edc-493e-a4a9-d940e61a74e3" xsi:nil="true"/>
    <Publicerennaarpartij xmlns="85fd2de6-efe3-407c-adfa-d9dd98fb8757"/>
    <UitersteIndiendatumOGHVW xmlns="28d9e0d7-874c-4a55-8679-f94d4c5a63de" xsi:nil="true"/>
    <VoorgaandeRevisieHVW xmlns="28d9e0d7-874c-4a55-8679-f94d4c5a63de">0</VoorgaandeRevisieHVW>
    <DeelfaseGOB xmlns="85fd2de6-efe3-407c-adfa-d9dd98fb8757" xsi:nil="true"/>
    <MijlpaaldDatumHVW xmlns="28d9e0d7-874c-4a55-8679-f94d4c5a63de" xsi:nil="true"/>
    <VerdiepingHVW xmlns="c0f98594-0edc-493e-a4a9-d940e61a74e3" xsi:nil="true"/>
    <ReactiedatumOGHVW xmlns="28d9e0d7-874c-4a55-8679-f94d4c5a63de" xsi:nil="true"/>
    <NaamOudHVW xmlns="28d9e0d7-874c-4a55-8679-f94d4c5a63de" xsi:nil="true"/>
    <StatusInAanvraagExternHVW xmlns="28d9e0d7-874c-4a55-8679-f94d4c5a63de">Nee</StatusInAanvraagExternHVW>
    <DocnrHVW xmlns="28d9e0d7-874c-4a55-8679-f94d4c5a63de" xsi:nil="true"/>
    <ReactieOGHVW xmlns="28d9e0d7-874c-4a55-8679-f94d4c5a63de" xsi:nil="true"/>
    <DocumentgroepVG xmlns="8ed532e5-1d7f-4e59-9248-3a17f8cb94fc">16</DocumentgroepVG>
    <DeelprojectGOB xmlns="85fd2de6-efe3-407c-adfa-d9dd98fb8757" xsi:nil="true"/>
    <OpmerkingBijDocumentHVW xmlns="28d9e0d7-874c-4a55-8679-f94d4c5a63de" xsi:nil="true"/>
    <BouwdeelHVW xmlns="c0f98594-0edc-493e-a4a9-d940e61a74e3" xsi:nil="true"/>
    <DatumOntvangenHVW xmlns="28d9e0d7-874c-4a55-8679-f94d4c5a63de" xsi:nil="true"/>
    <OpleverdossierHVW xmlns="28d9e0d7-874c-4a55-8679-f94d4c5a63de">Nee</OpleverdossierHVW>
    <Documentstatus xmlns="c0f98594-0edc-493e-a4a9-d940e61a74e3">Versie met commentaar</Documentstatus>
    <KenmerkDerdenHVW xmlns="28d9e0d7-874c-4a55-8679-f94d4c5a63de" xsi:nil="true"/>
    <Publiceren xmlns="dc5ed52f-fa24-4691-be98-028e694c9b4b">false</Publiceren>
    <Publicerennaarpartij_x003a_Id xmlns="85fd2de6-efe3-407c-adfa-d9dd98fb8757"/>
    <RevisieHVW xmlns="28d9e0d7-874c-4a55-8679-f94d4c5a63de">0</RevisieHVW>
    <Revisienummer xmlns="13dee9d2-82d6-43e9-8ef8-7933687a25c7">0</Revisienummer>
    <DisciplineVG xmlns="85fd2de6-efe3-407c-adfa-d9dd98fb875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10268-A03B-4982-A3E3-A7DF9DDA9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d2de6-efe3-407c-adfa-d9dd98fb8757"/>
    <ds:schemaRef ds:uri="8ed532e5-1d7f-4e59-9248-3a17f8cb94fc"/>
    <ds:schemaRef ds:uri="c0f98594-0edc-493e-a4a9-d940e61a74e3"/>
    <ds:schemaRef ds:uri="28d9e0d7-874c-4a55-8679-f94d4c5a63de"/>
    <ds:schemaRef ds:uri="dc5ed52f-fa24-4691-be98-028e694c9b4b"/>
    <ds:schemaRef ds:uri="13dee9d2-82d6-43e9-8ef8-7933687a25c7"/>
    <ds:schemaRef ds:uri="34ee4ce5-3c84-46b0-85e0-5e20f73f0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FFD6B-2742-4AD0-ADDD-6E039A2F7BC1}">
  <ds:schemaRefs>
    <ds:schemaRef ds:uri="http://schemas.microsoft.com/sharepoint/v3/contenttype/forms"/>
  </ds:schemaRefs>
</ds:datastoreItem>
</file>

<file path=customXml/itemProps3.xml><?xml version="1.0" encoding="utf-8"?>
<ds:datastoreItem xmlns:ds="http://schemas.openxmlformats.org/officeDocument/2006/customXml" ds:itemID="{6894BB43-5233-49F9-AAE2-4720EAE6C744}">
  <ds:schemaRefs>
    <ds:schemaRef ds:uri="http://schemas.microsoft.com/office/2006/metadata/properties"/>
    <ds:schemaRef ds:uri="http://schemas.microsoft.com/office/infopath/2007/PartnerControls"/>
    <ds:schemaRef ds:uri="85fd2de6-efe3-407c-adfa-d9dd98fb8757"/>
    <ds:schemaRef ds:uri="28d9e0d7-874c-4a55-8679-f94d4c5a63de"/>
    <ds:schemaRef ds:uri="dc5ed52f-fa24-4691-be98-028e694c9b4b"/>
    <ds:schemaRef ds:uri="c0f98594-0edc-493e-a4a9-d940e61a74e3"/>
    <ds:schemaRef ds:uri="13dee9d2-82d6-43e9-8ef8-7933687a25c7"/>
    <ds:schemaRef ds:uri="8ed532e5-1d7f-4e59-9248-3a17f8cb94fc"/>
  </ds:schemaRefs>
</ds:datastoreItem>
</file>

<file path=customXml/itemProps4.xml><?xml version="1.0" encoding="utf-8"?>
<ds:datastoreItem xmlns:ds="http://schemas.openxmlformats.org/officeDocument/2006/customXml" ds:itemID="{241C42A6-8403-4324-805D-583D4BEFD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485</TotalTime>
  <Pages>10</Pages>
  <Words>2733</Words>
  <Characters>16841</Characters>
  <Application>Microsoft Office Word</Application>
  <DocSecurity>0</DocSecurity>
  <Lines>801</Lines>
  <Paragraphs>466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Bemmel, Rudy van (GPO)</dc:creator>
  <cp:lastModifiedBy>Schat, Henk Jan</cp:lastModifiedBy>
  <cp:revision>185</cp:revision>
  <cp:lastPrinted>2021-07-23T14:28:00Z</cp:lastPrinted>
  <dcterms:created xsi:type="dcterms:W3CDTF">2021-07-13T11:18:00Z</dcterms:created>
  <dcterms:modified xsi:type="dcterms:W3CDTF">2021-10-26T13:34:00Z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Bedrijfsvertrouwelijk</vt:lpwstr>
  </property>
  <property fmtid="{D5CDD505-2E9C-101B-9397-08002B2CF9AE}" pid="3" name="ContentTypeId">
    <vt:lpwstr>0x0101009F1BE41D2C6BAF42A89EA2122F2080EE0400A233A1E42650234B9C9172D8DCEE8459</vt:lpwstr>
  </property>
</Properties>
</file>